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D5D27" w14:textId="36AB11A4" w:rsidR="00135824" w:rsidRPr="00135824" w:rsidRDefault="00997F14" w:rsidP="0013582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135824" w:rsidRPr="00135824">
        <w:rPr>
          <w:rFonts w:ascii="Corbel" w:hAnsi="Corbel"/>
          <w:bCs/>
          <w:i/>
          <w:lang w:eastAsia="ar-SA"/>
        </w:rPr>
        <w:t>Załącznik nr 1.5 do Zarządzenia Rektora UR nr</w:t>
      </w:r>
      <w:r w:rsidR="00A04C9A">
        <w:rPr>
          <w:rFonts w:ascii="Corbel" w:hAnsi="Corbel"/>
          <w:bCs/>
          <w:i/>
          <w:lang w:eastAsia="ar-SA"/>
        </w:rPr>
        <w:t xml:space="preserve"> 61</w:t>
      </w:r>
      <w:r w:rsidR="00135824" w:rsidRPr="00135824">
        <w:rPr>
          <w:rFonts w:ascii="Corbel" w:hAnsi="Corbel"/>
          <w:bCs/>
          <w:i/>
          <w:lang w:eastAsia="ar-SA"/>
        </w:rPr>
        <w:t>/202</w:t>
      </w:r>
      <w:r w:rsidR="00A04C9A">
        <w:rPr>
          <w:rFonts w:ascii="Corbel" w:hAnsi="Corbel"/>
          <w:bCs/>
          <w:i/>
          <w:lang w:eastAsia="ar-SA"/>
        </w:rPr>
        <w:t>5</w:t>
      </w:r>
    </w:p>
    <w:p w14:paraId="21BB6953" w14:textId="77777777" w:rsidR="00135824" w:rsidRPr="00135824" w:rsidRDefault="00135824" w:rsidP="0013582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3582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DC46BEC" w14:textId="679C02A0" w:rsidR="00135824" w:rsidRPr="00135824" w:rsidRDefault="00135824" w:rsidP="0013582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35824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A04C9A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135824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A04C9A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636CFD3F" w14:textId="77777777" w:rsidR="00135824" w:rsidRPr="00135824" w:rsidRDefault="00135824" w:rsidP="00135824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35824">
        <w:rPr>
          <w:rFonts w:ascii="Corbel" w:hAnsi="Corbel"/>
          <w:i/>
          <w:sz w:val="20"/>
          <w:szCs w:val="20"/>
          <w:lang w:eastAsia="ar-SA"/>
        </w:rPr>
        <w:t>(skrajne daty</w:t>
      </w:r>
      <w:r w:rsidRPr="00135824">
        <w:rPr>
          <w:rFonts w:ascii="Corbel" w:hAnsi="Corbel"/>
          <w:sz w:val="20"/>
          <w:szCs w:val="20"/>
          <w:lang w:eastAsia="ar-SA"/>
        </w:rPr>
        <w:t>)</w:t>
      </w:r>
    </w:p>
    <w:p w14:paraId="53FC86FD" w14:textId="5706B633" w:rsidR="00135824" w:rsidRDefault="00135824" w:rsidP="00135824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135824">
        <w:rPr>
          <w:rFonts w:ascii="Corbel" w:hAnsi="Corbel"/>
          <w:sz w:val="20"/>
          <w:szCs w:val="20"/>
          <w:lang w:eastAsia="ar-SA"/>
        </w:rPr>
        <w:t>Rok akademicki 202</w:t>
      </w:r>
      <w:r w:rsidR="00A04C9A">
        <w:rPr>
          <w:rFonts w:ascii="Corbel" w:hAnsi="Corbel"/>
          <w:sz w:val="20"/>
          <w:szCs w:val="20"/>
          <w:lang w:eastAsia="ar-SA"/>
        </w:rPr>
        <w:t>8</w:t>
      </w:r>
      <w:r w:rsidRPr="00135824">
        <w:rPr>
          <w:rFonts w:ascii="Corbel" w:hAnsi="Corbel"/>
          <w:sz w:val="20"/>
          <w:szCs w:val="20"/>
          <w:lang w:eastAsia="ar-SA"/>
        </w:rPr>
        <w:t>/202</w:t>
      </w:r>
      <w:r w:rsidR="00A04C9A">
        <w:rPr>
          <w:rFonts w:ascii="Corbel" w:hAnsi="Corbel"/>
          <w:sz w:val="20"/>
          <w:szCs w:val="20"/>
          <w:lang w:eastAsia="ar-SA"/>
        </w:rPr>
        <w:t>9</w:t>
      </w:r>
    </w:p>
    <w:p w14:paraId="41644559" w14:textId="77777777" w:rsidR="003831A9" w:rsidRPr="00135824" w:rsidRDefault="003831A9" w:rsidP="00135824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34B065F" w:rsidR="0085747A" w:rsidRPr="00A04C9A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A04C9A">
              <w:rPr>
                <w:rFonts w:ascii="Corbel" w:hAnsi="Corbel"/>
                <w:bCs/>
                <w:sz w:val="24"/>
                <w:szCs w:val="24"/>
              </w:rPr>
              <w:t>Prawo handlowe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6CF93840" w:rsidR="0085747A" w:rsidRPr="00A04C9A" w:rsidRDefault="00A04C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09C298A0" w:rsidR="0085747A" w:rsidRPr="00B169DF" w:rsidRDefault="00A04C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144CF0">
              <w:rPr>
                <w:rFonts w:ascii="Corbel" w:hAnsi="Corbel"/>
                <w:b w:val="0"/>
                <w:sz w:val="24"/>
                <w:szCs w:val="24"/>
              </w:rPr>
              <w:t xml:space="preserve"> Prawa Cywilnego i Handlowego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3DE8E508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04C9A">
              <w:rPr>
                <w:rFonts w:ascii="Corbel" w:hAnsi="Corbel"/>
                <w:b w:val="0"/>
                <w:sz w:val="24"/>
                <w:szCs w:val="24"/>
              </w:rPr>
              <w:t>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0DCB08F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5DA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9F29830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388913F4" w:rsidR="0085747A" w:rsidRPr="00B169DF" w:rsidRDefault="003831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144CF0" w:rsidRPr="00AC45DA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74225868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IV, semestr 7 i 8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3F809763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4C442BCF" w:rsidR="00923D7D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35824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6D23B81E" w:rsidR="0085747A" w:rsidRPr="00135824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135824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dr hab. Roman Uliasz, </w:t>
            </w:r>
            <w:r w:rsidR="00A04C9A">
              <w:rPr>
                <w:rFonts w:ascii="Corbel" w:hAnsi="Corbel"/>
                <w:b w:val="0"/>
                <w:sz w:val="24"/>
                <w:szCs w:val="24"/>
                <w:lang w:val="en-GB"/>
              </w:rPr>
              <w:t>p</w:t>
            </w:r>
            <w:r w:rsidRPr="00135824">
              <w:rPr>
                <w:rFonts w:ascii="Corbel" w:hAnsi="Corbel"/>
                <w:b w:val="0"/>
                <w:sz w:val="24"/>
                <w:szCs w:val="24"/>
                <w:lang w:val="en-GB"/>
              </w:rPr>
              <w:t>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1F822F2B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Roman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A04C9A">
              <w:rPr>
                <w:rFonts w:ascii="Corbel" w:hAnsi="Corbel"/>
                <w:b w:val="0"/>
                <w:sz w:val="24"/>
                <w:szCs w:val="24"/>
              </w:rPr>
              <w:t>p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rof. UR, dr Michał Chajda, </w:t>
            </w:r>
            <w:r w:rsidR="00A04C9A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mgr Katarzyna Czop, mgr Łukasz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Mroczyński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Szmaj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0AB0B6F8" w14:textId="77777777" w:rsidR="0085747A" w:rsidRPr="00B169DF" w:rsidRDefault="0085747A" w:rsidP="003831A9">
      <w:pPr>
        <w:pStyle w:val="Podpunkty"/>
        <w:ind w:left="0"/>
        <w:contextualSpacing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3831A9">
      <w:pPr>
        <w:pStyle w:val="Podpunkty"/>
        <w:ind w:left="284"/>
        <w:contextualSpacing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3831A9">
      <w:pPr>
        <w:pStyle w:val="Podpunkty"/>
        <w:ind w:left="0"/>
        <w:contextualSpacing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3831A9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3831A9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3831A9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3831A9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3831A9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3831A9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3831A9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3831A9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3831A9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3831A9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3831A9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3831A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7ACC7999" w:rsidR="00015B8F" w:rsidRPr="00B169DF" w:rsidRDefault="00144CF0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6CFDAE5F" w:rsidR="00015B8F" w:rsidRPr="00B169DF" w:rsidRDefault="00144CF0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3EC53C3A" w:rsidR="00015B8F" w:rsidRPr="00B169DF" w:rsidRDefault="00015B8F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92A3283" w:rsidR="00015B8F" w:rsidRPr="00B169DF" w:rsidRDefault="003C6C40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0A377C2" w14:textId="77777777" w:rsidTr="003831A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C310" w14:textId="7AC6C447" w:rsidR="0030395F" w:rsidRPr="00B169DF" w:rsidRDefault="00144CF0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28CA5F95" w:rsidR="0030395F" w:rsidRPr="00B169DF" w:rsidRDefault="00144CF0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2FA44F31" w:rsidR="0030395F" w:rsidRPr="00B169DF" w:rsidRDefault="0030395F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B169DF" w:rsidRDefault="0030395F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B169DF" w:rsidRDefault="0030395F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B169DF" w:rsidRDefault="0030395F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B169DF" w:rsidRDefault="0030395F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B169DF" w:rsidRDefault="0030395F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B169DF" w:rsidRDefault="0030395F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02E08D28" w:rsidR="0030395F" w:rsidRPr="00B169DF" w:rsidRDefault="003C6C40" w:rsidP="003831A9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B169DF" w:rsidRDefault="00923D7D" w:rsidP="003831A9">
      <w:pPr>
        <w:pStyle w:val="Podpunkty"/>
        <w:ind w:left="0"/>
        <w:contextualSpacing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6795B23" w:rsidR="0085747A" w:rsidRDefault="0085747A" w:rsidP="003831A9">
      <w:pPr>
        <w:pStyle w:val="Punktygwne"/>
        <w:tabs>
          <w:tab w:val="left" w:pos="709"/>
        </w:tabs>
        <w:spacing w:before="0" w:after="0"/>
        <w:ind w:left="284"/>
        <w:contextualSpacing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Sposób realizacji zajęć</w:t>
      </w:r>
    </w:p>
    <w:p w14:paraId="29311A0C" w14:textId="77777777" w:rsidR="003831A9" w:rsidRPr="00B169DF" w:rsidRDefault="003831A9" w:rsidP="003831A9">
      <w:pPr>
        <w:pStyle w:val="Punktygwne"/>
        <w:tabs>
          <w:tab w:val="left" w:pos="709"/>
        </w:tabs>
        <w:spacing w:before="0" w:after="0"/>
        <w:ind w:left="284"/>
        <w:contextualSpacing/>
        <w:rPr>
          <w:rFonts w:ascii="Corbel" w:hAnsi="Corbel"/>
          <w:b w:val="0"/>
          <w:smallCaps w:val="0"/>
          <w:szCs w:val="24"/>
        </w:rPr>
      </w:pPr>
    </w:p>
    <w:p w14:paraId="5F436D61" w14:textId="57554C51" w:rsidR="0085747A" w:rsidRPr="00B169DF" w:rsidRDefault="003831A9" w:rsidP="003831A9">
      <w:pPr>
        <w:pStyle w:val="Punktygwne"/>
        <w:spacing w:before="0" w:after="0"/>
        <w:ind w:left="709"/>
        <w:contextualSpacing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45792526" w:rsidR="0085747A" w:rsidRPr="00B169DF" w:rsidRDefault="003831A9" w:rsidP="003831A9">
      <w:pPr>
        <w:pStyle w:val="Punktygwne"/>
        <w:spacing w:before="0" w:after="0"/>
        <w:ind w:left="709"/>
        <w:contextualSpacing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169DF" w:rsidRDefault="0085747A" w:rsidP="003831A9">
      <w:pPr>
        <w:pStyle w:val="Punktygwne"/>
        <w:spacing w:before="0" w:after="0"/>
        <w:contextualSpacing/>
        <w:rPr>
          <w:rFonts w:ascii="Corbel" w:hAnsi="Corbel"/>
          <w:smallCaps w:val="0"/>
          <w:szCs w:val="24"/>
        </w:rPr>
      </w:pPr>
    </w:p>
    <w:p w14:paraId="06A2025E" w14:textId="77777777" w:rsidR="00E22FBC" w:rsidRDefault="00E22FBC" w:rsidP="003831A9">
      <w:pPr>
        <w:pStyle w:val="Punktygwne"/>
        <w:tabs>
          <w:tab w:val="left" w:pos="709"/>
        </w:tabs>
        <w:spacing w:before="0" w:after="0"/>
        <w:ind w:left="709" w:hanging="425"/>
        <w:contextualSpacing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DF6A98C" w14:textId="77777777" w:rsidR="00964000" w:rsidRPr="00B169DF" w:rsidRDefault="00964000" w:rsidP="003831A9">
      <w:pPr>
        <w:pStyle w:val="Punktygwne"/>
        <w:tabs>
          <w:tab w:val="left" w:pos="709"/>
        </w:tabs>
        <w:spacing w:before="0" w:after="0"/>
        <w:ind w:left="709" w:hanging="425"/>
        <w:contextualSpacing/>
        <w:rPr>
          <w:rFonts w:ascii="Corbel" w:hAnsi="Corbel"/>
          <w:smallCaps w:val="0"/>
          <w:szCs w:val="24"/>
        </w:rPr>
      </w:pPr>
    </w:p>
    <w:p w14:paraId="1041826E" w14:textId="0128602C" w:rsidR="009C54AE" w:rsidRPr="003831A9" w:rsidRDefault="003831A9" w:rsidP="003831A9">
      <w:pPr>
        <w:pStyle w:val="Punktygwne"/>
        <w:spacing w:before="0" w:after="0"/>
        <w:ind w:left="709"/>
        <w:contextualSpacing/>
        <w:rPr>
          <w:rFonts w:ascii="Corbel" w:hAnsi="Corbel"/>
          <w:b w:val="0"/>
          <w:smallCaps w:val="0"/>
          <w:szCs w:val="24"/>
        </w:rPr>
      </w:pPr>
      <w:r w:rsidRPr="003831A9">
        <w:rPr>
          <w:rFonts w:ascii="Corbel" w:hAnsi="Corbel"/>
          <w:b w:val="0"/>
          <w:smallCaps w:val="0"/>
          <w:szCs w:val="24"/>
        </w:rPr>
        <w:t>Wykład:</w:t>
      </w:r>
      <w:r w:rsidR="003C6C40" w:rsidRPr="003831A9">
        <w:rPr>
          <w:rFonts w:ascii="Corbel" w:hAnsi="Corbel"/>
          <w:b w:val="0"/>
          <w:smallCaps w:val="0"/>
          <w:szCs w:val="24"/>
        </w:rPr>
        <w:t xml:space="preserve"> zaliczenie bez oceny po 7 semestrze</w:t>
      </w:r>
      <w:r>
        <w:rPr>
          <w:rFonts w:ascii="Corbel" w:hAnsi="Corbel"/>
          <w:b w:val="0"/>
          <w:smallCaps w:val="0"/>
          <w:szCs w:val="24"/>
        </w:rPr>
        <w:t>, egzamin po 8 semestrze</w:t>
      </w:r>
    </w:p>
    <w:p w14:paraId="3C3564DE" w14:textId="77777777" w:rsidR="00E960BB" w:rsidRPr="00B169DF" w:rsidRDefault="00E960BB" w:rsidP="003831A9">
      <w:pPr>
        <w:pStyle w:val="Punktygwne"/>
        <w:spacing w:before="0" w:after="0"/>
        <w:contextualSpacing/>
        <w:rPr>
          <w:rFonts w:ascii="Corbel" w:hAnsi="Corbel"/>
          <w:b w:val="0"/>
          <w:szCs w:val="24"/>
        </w:rPr>
      </w:pPr>
    </w:p>
    <w:p w14:paraId="676B673F" w14:textId="04FE20C0" w:rsidR="00E960BB" w:rsidRDefault="0085747A" w:rsidP="003831A9">
      <w:pPr>
        <w:pStyle w:val="Punktygwne"/>
        <w:spacing w:before="0" w:after="0"/>
        <w:contextualSpacing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3831A9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 xml:space="preserve">Wymagania wstępne </w:t>
      </w:r>
    </w:p>
    <w:p w14:paraId="7C259734" w14:textId="77777777" w:rsidR="00135824" w:rsidRPr="00B169DF" w:rsidRDefault="00135824" w:rsidP="003831A9">
      <w:pPr>
        <w:pStyle w:val="Punktygwne"/>
        <w:spacing w:before="0" w:after="0"/>
        <w:contextualSpacing/>
        <w:rPr>
          <w:rFonts w:ascii="Corbel" w:hAnsi="Corbel"/>
          <w:szCs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5"/>
      </w:tblGrid>
      <w:tr w:rsidR="0085747A" w:rsidRPr="00B169DF" w14:paraId="170821A1" w14:textId="77777777" w:rsidTr="003831A9">
        <w:trPr>
          <w:trHeight w:val="393"/>
        </w:trPr>
        <w:tc>
          <w:tcPr>
            <w:tcW w:w="9395" w:type="dxa"/>
            <w:vAlign w:val="center"/>
          </w:tcPr>
          <w:p w14:paraId="1BB8AE6C" w14:textId="60CAF865" w:rsidR="0085747A" w:rsidRPr="00B169DF" w:rsidRDefault="003C6C40" w:rsidP="003831A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wykazuje się znajomością części ogólnej prawa cywilnego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FBAA4D3" w14:textId="77777777" w:rsidR="003831A9" w:rsidRDefault="003831A9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5F38AC3" w14:textId="379F277D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B169DF" w14:paraId="3370B0D4" w14:textId="77777777" w:rsidTr="003C6C40">
        <w:tc>
          <w:tcPr>
            <w:tcW w:w="842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vAlign w:val="center"/>
          </w:tcPr>
          <w:p w14:paraId="69FA91D4" w14:textId="77777777" w:rsidR="003C6C40" w:rsidRPr="00AC45DA" w:rsidRDefault="003C6C40" w:rsidP="003C6C40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Wykład ma </w:t>
            </w:r>
            <w:r w:rsidRPr="00AC45DA">
              <w:rPr>
                <w:rFonts w:ascii="Corbel" w:hAnsi="Corbel" w:cs="Calibri"/>
              </w:rPr>
              <w:t>za zadanie zapoznanie studenta z:</w:t>
            </w:r>
          </w:p>
          <w:p w14:paraId="4CB95944" w14:textId="77777777" w:rsidR="003C6C40" w:rsidRDefault="003C6C40" w:rsidP="003C6C40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cywilnoprawnymi instytucjami znajdującymi zastosowanie w obrocie handlowym, w tym z pełnomocnictwem i prokurą;</w:t>
            </w:r>
          </w:p>
          <w:p w14:paraId="7DA26B14" w14:textId="77777777" w:rsidR="003C6C40" w:rsidRDefault="003C6C40" w:rsidP="003C6C40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zasadami rejestracji i ewidencjonowania przedsiębiorców;</w:t>
            </w:r>
          </w:p>
          <w:p w14:paraId="5AF2D540" w14:textId="77777777" w:rsidR="003C6C40" w:rsidRDefault="003C6C40" w:rsidP="003C6C40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tworzeniem i funkcjonowaniem spółek;</w:t>
            </w:r>
          </w:p>
          <w:p w14:paraId="2283C030" w14:textId="30EBE32D" w:rsidR="0085747A" w:rsidRPr="00B169DF" w:rsidRDefault="003C6C40" w:rsidP="003C6C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C45DA">
              <w:rPr>
                <w:rFonts w:ascii="Corbel" w:hAnsi="Corbel" w:cs="Calibri"/>
              </w:rPr>
              <w:t>regulacjami dotyczącymi umów handlowych.</w:t>
            </w:r>
          </w:p>
        </w:tc>
      </w:tr>
      <w:tr w:rsidR="003C6C40" w:rsidRPr="00B169DF" w14:paraId="3D8D058C" w14:textId="77777777" w:rsidTr="003C6C40">
        <w:tc>
          <w:tcPr>
            <w:tcW w:w="842" w:type="dxa"/>
            <w:vAlign w:val="center"/>
          </w:tcPr>
          <w:p w14:paraId="11CADB7C" w14:textId="28F6AA69" w:rsidR="003C6C40" w:rsidRPr="00B169DF" w:rsidRDefault="003C6C40" w:rsidP="003C6C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8" w:type="dxa"/>
            <w:vAlign w:val="center"/>
          </w:tcPr>
          <w:p w14:paraId="51F3E642" w14:textId="77777777" w:rsidR="003C6C40" w:rsidRPr="00AC45DA" w:rsidRDefault="003C6C40" w:rsidP="003C6C40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AC45DA">
              <w:rPr>
                <w:rFonts w:ascii="Corbel" w:hAnsi="Corbel" w:cs="Calibri"/>
              </w:rPr>
              <w:t xml:space="preserve">Ćwiczenia mają za zadanie: </w:t>
            </w:r>
          </w:p>
          <w:p w14:paraId="14D55BC7" w14:textId="77777777" w:rsidR="003C6C40" w:rsidRDefault="003C6C40" w:rsidP="003C6C4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AC45DA">
              <w:rPr>
                <w:rFonts w:ascii="Corbel" w:hAnsi="Corbel" w:cs="Calibri"/>
              </w:rPr>
              <w:t xml:space="preserve">zapoznanie studenta z </w:t>
            </w:r>
            <w:r>
              <w:rPr>
                <w:rFonts w:ascii="Corbel" w:hAnsi="Corbel" w:cs="Calibri"/>
              </w:rPr>
              <w:t>zasadami tworzenia aktów będących podstawą funkcjonowania spółek (umów i statutów);</w:t>
            </w:r>
          </w:p>
          <w:p w14:paraId="582EA70D" w14:textId="77777777" w:rsidR="003C6C40" w:rsidRDefault="003C6C40" w:rsidP="003C6C4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zapoznanie studenta z zasadami tworzenia wewnętrznych dokumentów spółek (uchwał i regulaminów);</w:t>
            </w:r>
          </w:p>
          <w:p w14:paraId="2E52E7A2" w14:textId="10CB7BB0" w:rsidR="003C6C40" w:rsidRPr="00B169DF" w:rsidRDefault="003C6C40" w:rsidP="003C6C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</w:rPr>
              <w:t>zapoznanie studenta z zadami tworzenia wybranych umów handlowych.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6706031E" w14:textId="77777777" w:rsidR="003C6C40" w:rsidRDefault="003C6C4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5862"/>
        <w:gridCol w:w="1997"/>
      </w:tblGrid>
      <w:tr w:rsidR="003C6C40" w:rsidRPr="00AC45DA" w14:paraId="1BA2BE62" w14:textId="77777777" w:rsidTr="00A24EBD">
        <w:tc>
          <w:tcPr>
            <w:tcW w:w="1701" w:type="dxa"/>
            <w:vAlign w:val="center"/>
          </w:tcPr>
          <w:p w14:paraId="79EE1E23" w14:textId="77777777" w:rsidR="003C6C40" w:rsidRPr="00AC45DA" w:rsidRDefault="003C6C40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smallCaps w:val="0"/>
                <w:szCs w:val="24"/>
              </w:rPr>
              <w:t>EK</w:t>
            </w:r>
            <w:r w:rsidRPr="00AC45D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F0720B9" w14:textId="77777777" w:rsidR="003C6C40" w:rsidRPr="00AC45DA" w:rsidRDefault="003C6C40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0F7F245D" w14:textId="77777777" w:rsidR="003C6C40" w:rsidRPr="00AC45DA" w:rsidRDefault="003C6C40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Pr="00AC45D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C6C40" w:rsidRPr="00AC45DA" w14:paraId="660B3E3E" w14:textId="77777777" w:rsidTr="00A24EBD">
        <w:tc>
          <w:tcPr>
            <w:tcW w:w="1701" w:type="dxa"/>
          </w:tcPr>
          <w:p w14:paraId="4D6E6ABA" w14:textId="7C70E299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0013318" w14:textId="77777777" w:rsidR="003C6C40" w:rsidRPr="00AC45DA" w:rsidRDefault="003C6C40" w:rsidP="00A24EBD">
            <w:pPr>
              <w:pStyle w:val="NormalnyWeb"/>
              <w:rPr>
                <w:rFonts w:ascii="Corbel" w:hAnsi="Corbel"/>
              </w:rPr>
            </w:pPr>
            <w:r w:rsidRPr="00AC45DA">
              <w:rPr>
                <w:rFonts w:ascii="Corbel" w:hAnsi="Corbel"/>
              </w:rPr>
              <w:t>Zna terminologię używaną w prawie handlowym</w:t>
            </w:r>
          </w:p>
        </w:tc>
        <w:tc>
          <w:tcPr>
            <w:tcW w:w="1873" w:type="dxa"/>
          </w:tcPr>
          <w:p w14:paraId="6911EB2B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smallCaps w:val="0"/>
                <w:szCs w:val="24"/>
              </w:rPr>
              <w:t>K_W01 (P7S_WG)</w:t>
            </w:r>
          </w:p>
          <w:p w14:paraId="6F77CD73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smallCaps w:val="0"/>
                <w:szCs w:val="24"/>
              </w:rPr>
              <w:t>K_W04 (P7S_WG)</w:t>
            </w:r>
          </w:p>
          <w:p w14:paraId="6211A624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smallCaps w:val="0"/>
                <w:szCs w:val="24"/>
              </w:rPr>
              <w:t>K_W06 (P7S_WG)</w:t>
            </w:r>
          </w:p>
          <w:p w14:paraId="5A1FAC89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</w:rPr>
              <w:t xml:space="preserve">K_WO8 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0C2AEE79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</w:rPr>
              <w:t>K_W11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(P7S_WK)</w:t>
            </w:r>
          </w:p>
        </w:tc>
      </w:tr>
      <w:tr w:rsidR="003C6C40" w:rsidRPr="00AC45DA" w14:paraId="1DED1E9C" w14:textId="77777777" w:rsidTr="00A24EBD">
        <w:tc>
          <w:tcPr>
            <w:tcW w:w="1701" w:type="dxa"/>
          </w:tcPr>
          <w:p w14:paraId="585FC9C2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DCBED44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uporządkowaną wiedzę na temat spółek handlowych</w:t>
            </w:r>
          </w:p>
        </w:tc>
        <w:tc>
          <w:tcPr>
            <w:tcW w:w="1873" w:type="dxa"/>
          </w:tcPr>
          <w:p w14:paraId="435A4915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</w:rPr>
              <w:t>K_WO2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79B27C5F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</w:rPr>
              <w:t>K_WO3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4F5A4F3B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</w:rPr>
              <w:t>K_WO5 K_WO7</w:t>
            </w:r>
          </w:p>
          <w:p w14:paraId="569E7B0D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</w:rPr>
              <w:t>K_WO9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18E37BCA" w14:textId="1AC5CB32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</w:rPr>
              <w:t>K_W10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  <w:r w:rsidR="00E72C9E" w:rsidRPr="003831A9">
              <w:rPr>
                <w:rFonts w:ascii="Corbel" w:hAnsi="Corbel"/>
                <w:b w:val="0"/>
                <w:smallCaps w:val="0"/>
                <w:szCs w:val="24"/>
              </w:rPr>
              <w:t>, K_W12(P7S_WG)</w:t>
            </w:r>
          </w:p>
          <w:p w14:paraId="6A10B498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</w:rPr>
              <w:t>K_W13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(P7S_WK)</w:t>
            </w:r>
          </w:p>
        </w:tc>
      </w:tr>
      <w:tr w:rsidR="003C6C40" w:rsidRPr="00AC45DA" w14:paraId="3383AB62" w14:textId="77777777" w:rsidTr="00A24EBD">
        <w:tc>
          <w:tcPr>
            <w:tcW w:w="1701" w:type="dxa"/>
          </w:tcPr>
          <w:p w14:paraId="2CBC1606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6A5A55E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uporządkowaną wiedzę na temat umów handlowych</w:t>
            </w:r>
          </w:p>
        </w:tc>
        <w:tc>
          <w:tcPr>
            <w:tcW w:w="1873" w:type="dxa"/>
          </w:tcPr>
          <w:p w14:paraId="5BC5E209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</w:rPr>
              <w:t>K_WO2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517D59C5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</w:rPr>
              <w:t>K_WO5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76C765A3" w14:textId="5A9322D6" w:rsidR="00964000" w:rsidRPr="003831A9" w:rsidRDefault="0096400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3831A9">
              <w:rPr>
                <w:rFonts w:ascii="Corbel" w:hAnsi="Corbel"/>
                <w:b w:val="0"/>
                <w:smallCaps w:val="0"/>
                <w:szCs w:val="24"/>
              </w:rPr>
              <w:t>K_W12(P7S_WG)</w:t>
            </w:r>
          </w:p>
          <w:p w14:paraId="50E9C6FD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</w:rPr>
              <w:t>K_W13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(P7S_WK)</w:t>
            </w:r>
          </w:p>
        </w:tc>
      </w:tr>
      <w:tr w:rsidR="003C6C40" w:rsidRPr="00AC45DA" w14:paraId="0FF52A16" w14:textId="77777777" w:rsidTr="00A24EBD">
        <w:tc>
          <w:tcPr>
            <w:tcW w:w="1701" w:type="dxa"/>
          </w:tcPr>
          <w:p w14:paraId="5D528F6A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4354B3EB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obserwowania, wyszukiwania i przetwarzania informacji na temat stosunków prawa handlowego przy użyciu różnych źródeł i interpretowaniu ich</w:t>
            </w:r>
          </w:p>
        </w:tc>
        <w:tc>
          <w:tcPr>
            <w:tcW w:w="1873" w:type="dxa"/>
          </w:tcPr>
          <w:p w14:paraId="5C37743A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smallCaps w:val="0"/>
                <w:szCs w:val="24"/>
              </w:rPr>
              <w:t>K_U01 (P7S_UW)</w:t>
            </w:r>
          </w:p>
          <w:p w14:paraId="2387131E" w14:textId="49AB0BF4" w:rsidR="00964000" w:rsidRPr="003831A9" w:rsidRDefault="0096400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smallCaps w:val="0"/>
                <w:szCs w:val="24"/>
              </w:rPr>
              <w:t>K_U04 (P7S_UW)</w:t>
            </w:r>
          </w:p>
        </w:tc>
      </w:tr>
      <w:tr w:rsidR="003C6C40" w:rsidRPr="00AC45DA" w14:paraId="48B5854E" w14:textId="77777777" w:rsidTr="00A24EBD">
        <w:tc>
          <w:tcPr>
            <w:tcW w:w="1701" w:type="dxa"/>
          </w:tcPr>
          <w:p w14:paraId="4B5C4CB5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2EF796DE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wykorzystywać i integrować wiedzę z zakresu prawa spółek handlowych w celu analizy złożonych problemów</w:t>
            </w:r>
          </w:p>
        </w:tc>
        <w:tc>
          <w:tcPr>
            <w:tcW w:w="1873" w:type="dxa"/>
          </w:tcPr>
          <w:p w14:paraId="66BF415B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K_UO3 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  <w:p w14:paraId="523B3B2A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K_UO4 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  <w:p w14:paraId="4559A4CE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K_UO8 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  <w:p w14:paraId="1B1457EB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K_U10 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P7S_UK</w:t>
            </w:r>
          </w:p>
          <w:p w14:paraId="767D871E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K_U11 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</w:tc>
      </w:tr>
      <w:tr w:rsidR="003C6C40" w:rsidRPr="00AC45DA" w14:paraId="3559E81A" w14:textId="77777777" w:rsidTr="00A24EBD">
        <w:tc>
          <w:tcPr>
            <w:tcW w:w="1701" w:type="dxa"/>
          </w:tcPr>
          <w:p w14:paraId="76C7E177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6D219427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 sposób spójny i precyzyjny wypowiadać się w mowie i na piśmie. Posiada umiejętność konstruowania rozbudowanych ustnych i pisemnych uzasadnień na tematy dotyczące różnych zagadnień prawa handlowego</w:t>
            </w:r>
          </w:p>
        </w:tc>
        <w:tc>
          <w:tcPr>
            <w:tcW w:w="1873" w:type="dxa"/>
          </w:tcPr>
          <w:p w14:paraId="3C3D9B2C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K_ UO9 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P7S_UK</w:t>
            </w:r>
          </w:p>
          <w:p w14:paraId="2276BC54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>K_U12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 xml:space="preserve"> P7S_UW</w:t>
            </w:r>
          </w:p>
          <w:p w14:paraId="4023B816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K_U13 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</w:tc>
      </w:tr>
      <w:tr w:rsidR="003C6C40" w:rsidRPr="00AC45DA" w14:paraId="2E013541" w14:textId="77777777" w:rsidTr="00A24EBD">
        <w:tc>
          <w:tcPr>
            <w:tcW w:w="1701" w:type="dxa"/>
          </w:tcPr>
          <w:p w14:paraId="552A0B8E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490A25D2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generować oryginalne rozwiązania złożonych problemów z zakresu działalności gospodarczej i prognozować przebieg ich rozwiązywania</w:t>
            </w:r>
          </w:p>
        </w:tc>
        <w:tc>
          <w:tcPr>
            <w:tcW w:w="1873" w:type="dxa"/>
          </w:tcPr>
          <w:p w14:paraId="2559BDF6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>K_UO5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 xml:space="preserve"> P7S_UW</w:t>
            </w:r>
          </w:p>
          <w:p w14:paraId="7ED94395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>K_UO6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 xml:space="preserve"> P7S_UW</w:t>
            </w:r>
          </w:p>
          <w:p w14:paraId="70029453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>K_UO7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 xml:space="preserve"> P7S_UW</w:t>
            </w:r>
          </w:p>
        </w:tc>
      </w:tr>
      <w:tr w:rsidR="003C6C40" w:rsidRPr="00AC45DA" w14:paraId="4FBF0F47" w14:textId="77777777" w:rsidTr="00A24EBD">
        <w:tc>
          <w:tcPr>
            <w:tcW w:w="1701" w:type="dxa"/>
          </w:tcPr>
          <w:p w14:paraId="7F64D740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5AA2ADE1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pracować w zespole, umie wyznaczać oraz przyjmować wspólne cele i działania. Potrafi przyjąć rolę lidera w zespole</w:t>
            </w:r>
          </w:p>
        </w:tc>
        <w:tc>
          <w:tcPr>
            <w:tcW w:w="1873" w:type="dxa"/>
          </w:tcPr>
          <w:p w14:paraId="2DF585DA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K_U15 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>P7S_UO</w:t>
            </w:r>
          </w:p>
          <w:p w14:paraId="6D0F9E81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>K_U16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 xml:space="preserve"> P7S_UO</w:t>
            </w:r>
          </w:p>
          <w:p w14:paraId="3F1CD25D" w14:textId="1649304D" w:rsidR="00E72C9E" w:rsidRPr="003831A9" w:rsidRDefault="00E72C9E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>K_U17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 xml:space="preserve"> P7S_UO</w:t>
            </w:r>
          </w:p>
        </w:tc>
      </w:tr>
      <w:tr w:rsidR="003C6C40" w:rsidRPr="00AC45DA" w14:paraId="0185E173" w14:textId="77777777" w:rsidTr="00A24EBD">
        <w:tc>
          <w:tcPr>
            <w:tcW w:w="1701" w:type="dxa"/>
          </w:tcPr>
          <w:p w14:paraId="6FB9FA4C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4CC417D7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świadomość poziomu swojej wiedzy i umiejętności, rozumie potrzebę ciągłego rozwoju osobistego</w:t>
            </w:r>
          </w:p>
        </w:tc>
        <w:tc>
          <w:tcPr>
            <w:tcW w:w="1873" w:type="dxa"/>
          </w:tcPr>
          <w:p w14:paraId="19D3720B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>K_KO1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 xml:space="preserve"> P7S_KK</w:t>
            </w:r>
          </w:p>
          <w:p w14:paraId="65B804C8" w14:textId="5F9C587A" w:rsidR="00E72C9E" w:rsidRPr="003831A9" w:rsidRDefault="00E72C9E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>K_KO4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 xml:space="preserve"> P7S_KK</w:t>
            </w:r>
          </w:p>
          <w:p w14:paraId="5FCAC8CA" w14:textId="0BFB28C6" w:rsidR="00E72C9E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>K_KO8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 xml:space="preserve"> P7S_KO</w:t>
            </w:r>
          </w:p>
        </w:tc>
      </w:tr>
      <w:tr w:rsidR="003C6C40" w:rsidRPr="00AC45DA" w14:paraId="571D8235" w14:textId="77777777" w:rsidTr="00A24EBD">
        <w:tc>
          <w:tcPr>
            <w:tcW w:w="1701" w:type="dxa"/>
          </w:tcPr>
          <w:p w14:paraId="0826BA1E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50BED35C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gotowy do podejmowania wyzwań zawodowych i osobistych. Wykazuje aktywność, podejmuje trud i odznacza się wytrwałością w podejmowaniu indywidualnych i zespołowych działań profesjonalnych w zakresie prawa handlowego. Angażuje się w współpracę</w:t>
            </w:r>
          </w:p>
        </w:tc>
        <w:tc>
          <w:tcPr>
            <w:tcW w:w="1873" w:type="dxa"/>
          </w:tcPr>
          <w:p w14:paraId="1EF3927F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>K_KO5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 xml:space="preserve"> P7S_KR</w:t>
            </w:r>
          </w:p>
          <w:p w14:paraId="0147C850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>K_KO6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 xml:space="preserve"> P7S_KO</w:t>
            </w:r>
          </w:p>
          <w:p w14:paraId="39DC650D" w14:textId="77777777" w:rsidR="003C6C40" w:rsidRPr="003831A9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bCs/>
                <w:smallCaps w:val="0"/>
                <w:szCs w:val="24"/>
              </w:rPr>
              <w:t>K_KO7</w:t>
            </w:r>
            <w:r w:rsidRPr="003831A9">
              <w:rPr>
                <w:rFonts w:ascii="Corbel" w:hAnsi="Corbel"/>
                <w:b w:val="0"/>
                <w:smallCaps w:val="0"/>
                <w:szCs w:val="24"/>
              </w:rPr>
              <w:t xml:space="preserve"> P7S_KK</w:t>
            </w:r>
          </w:p>
        </w:tc>
      </w:tr>
      <w:tr w:rsidR="003C6C40" w:rsidRPr="00AC45DA" w14:paraId="2A7CD92A" w14:textId="77777777" w:rsidTr="00A24EBD">
        <w:tc>
          <w:tcPr>
            <w:tcW w:w="1701" w:type="dxa"/>
          </w:tcPr>
          <w:p w14:paraId="2219126F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</w:tcPr>
          <w:p w14:paraId="36E4E45F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myśleć i działać w sposób przedsiębiorczy</w:t>
            </w:r>
          </w:p>
        </w:tc>
        <w:tc>
          <w:tcPr>
            <w:tcW w:w="1873" w:type="dxa"/>
          </w:tcPr>
          <w:p w14:paraId="2C358EAA" w14:textId="7792071E" w:rsidR="00964000" w:rsidRPr="003831A9" w:rsidRDefault="00964000" w:rsidP="00A24EBD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3831A9">
              <w:rPr>
                <w:rFonts w:ascii="Corbel" w:hAnsi="Corbel"/>
                <w:smallCaps/>
                <w:sz w:val="24"/>
                <w:szCs w:val="24"/>
              </w:rPr>
              <w:t>K_KO8 P7S_KO</w:t>
            </w:r>
          </w:p>
          <w:p w14:paraId="0619E542" w14:textId="7CED0714" w:rsidR="00E72C9E" w:rsidRPr="003831A9" w:rsidRDefault="00E72C9E" w:rsidP="00A24EBD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3831A9">
              <w:rPr>
                <w:rFonts w:ascii="Corbel" w:hAnsi="Corbel"/>
                <w:smallCaps/>
                <w:sz w:val="24"/>
                <w:szCs w:val="24"/>
              </w:rPr>
              <w:t>K_K10</w:t>
            </w:r>
            <w:r w:rsidRPr="003831A9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3831A9">
              <w:rPr>
                <w:rFonts w:ascii="Corbel" w:hAnsi="Corbel"/>
                <w:bCs/>
                <w:smallCaps/>
                <w:sz w:val="24"/>
                <w:szCs w:val="24"/>
              </w:rPr>
              <w:t>P7S_KR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47F2DD6F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>reści programowe</w:t>
      </w:r>
      <w:r w:rsidR="003831A9">
        <w:rPr>
          <w:rFonts w:ascii="Corbel" w:hAnsi="Corbel"/>
          <w:b/>
          <w:sz w:val="24"/>
          <w:szCs w:val="24"/>
        </w:rPr>
        <w:t xml:space="preserve"> </w:t>
      </w:r>
    </w:p>
    <w:p w14:paraId="04FDD76E" w14:textId="77777777" w:rsidR="003831A9" w:rsidRPr="00B169DF" w:rsidRDefault="003831A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64000" w:rsidRPr="00AC45DA" w14:paraId="155DE956" w14:textId="77777777" w:rsidTr="003831A9">
        <w:trPr>
          <w:trHeight w:val="340"/>
        </w:trPr>
        <w:tc>
          <w:tcPr>
            <w:tcW w:w="9639" w:type="dxa"/>
          </w:tcPr>
          <w:p w14:paraId="5CCF3CD7" w14:textId="77777777" w:rsidR="00964000" w:rsidRPr="00AC45DA" w:rsidRDefault="00964000" w:rsidP="00A24EB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C45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64000" w:rsidRPr="00AC45DA" w14:paraId="5E6FBC91" w14:textId="77777777" w:rsidTr="003831A9">
        <w:trPr>
          <w:trHeight w:val="340"/>
        </w:trPr>
        <w:tc>
          <w:tcPr>
            <w:tcW w:w="9639" w:type="dxa"/>
          </w:tcPr>
          <w:p w14:paraId="4ECD4AEE" w14:textId="77777777" w:rsidR="00964000" w:rsidRPr="0028296B" w:rsidRDefault="00964000" w:rsidP="003831A9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8296B">
              <w:rPr>
                <w:rFonts w:ascii="Corbel" w:hAnsi="Corbel"/>
              </w:rPr>
              <w:t>W1</w:t>
            </w:r>
            <w:r w:rsidRPr="0028296B">
              <w:rPr>
                <w:rFonts w:ascii="Corbel" w:hAnsi="Corbel" w:cs="Calibri"/>
              </w:rPr>
              <w:t xml:space="preserve">-Zagadnienia </w:t>
            </w:r>
            <w:proofErr w:type="spellStart"/>
            <w:r w:rsidRPr="0028296B">
              <w:rPr>
                <w:rFonts w:ascii="Corbel" w:hAnsi="Corbel" w:cs="Calibri"/>
              </w:rPr>
              <w:t>ogólne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34C05943" w14:textId="77777777" w:rsidR="00964000" w:rsidRPr="0028296B" w:rsidRDefault="00964000" w:rsidP="003831A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>Zakres przedmiotowy prawa handlowego (</w:t>
            </w:r>
            <w:r>
              <w:rPr>
                <w:rFonts w:ascii="Corbel" w:hAnsi="Corbel" w:cs="Calibri"/>
              </w:rPr>
              <w:t>prawo handlowe</w:t>
            </w:r>
            <w:r w:rsidRPr="0028296B">
              <w:rPr>
                <w:rFonts w:ascii="Corbel" w:hAnsi="Corbel" w:cs="Calibri"/>
              </w:rPr>
              <w:t xml:space="preserve"> a prawo cywilne;</w:t>
            </w:r>
            <w:r>
              <w:rPr>
                <w:rFonts w:ascii="Corbel" w:hAnsi="Corbel" w:cs="Calibri"/>
              </w:rPr>
              <w:t xml:space="preserve"> </w:t>
            </w:r>
            <w:r w:rsidRPr="0028296B">
              <w:rPr>
                <w:rFonts w:ascii="Corbel" w:hAnsi="Corbel" w:cs="Calibri"/>
              </w:rPr>
              <w:t xml:space="preserve">stosowanie </w:t>
            </w:r>
            <w:proofErr w:type="spellStart"/>
            <w:r w:rsidRPr="0028296B">
              <w:rPr>
                <w:rFonts w:ascii="Corbel" w:hAnsi="Corbel" w:cs="Calibri"/>
              </w:rPr>
              <w:t>przepisów</w:t>
            </w:r>
            <w:proofErr w:type="spellEnd"/>
            <w:r w:rsidRPr="0028296B">
              <w:rPr>
                <w:rFonts w:ascii="Corbel" w:hAnsi="Corbel" w:cs="Calibri"/>
              </w:rPr>
              <w:t xml:space="preserve"> Kodeksu cywilnego na gruncie Kodeksu </w:t>
            </w:r>
            <w:proofErr w:type="spellStart"/>
            <w:r w:rsidRPr="0028296B">
              <w:rPr>
                <w:rFonts w:ascii="Corbel" w:hAnsi="Corbel" w:cs="Calibri"/>
              </w:rPr>
              <w:t>spółek</w:t>
            </w:r>
            <w:proofErr w:type="spellEnd"/>
            <w:r w:rsidRPr="0028296B">
              <w:rPr>
                <w:rFonts w:ascii="Corbel" w:hAnsi="Corbel" w:cs="Calibri"/>
              </w:rPr>
              <w:t xml:space="preserve"> handlowych) </w:t>
            </w:r>
          </w:p>
          <w:p w14:paraId="415E6C5B" w14:textId="66004919" w:rsidR="00964000" w:rsidRPr="0028296B" w:rsidRDefault="00964000" w:rsidP="003831A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357" w:hanging="357"/>
              <w:rPr>
                <w:rFonts w:ascii="Corbel" w:hAnsi="Corbel"/>
              </w:rPr>
            </w:pPr>
            <w:proofErr w:type="spellStart"/>
            <w:r w:rsidRPr="0028296B">
              <w:rPr>
                <w:rFonts w:ascii="Corbel" w:hAnsi="Corbel" w:cs="Calibri"/>
              </w:rPr>
              <w:t>Źródła</w:t>
            </w:r>
            <w:proofErr w:type="spellEnd"/>
            <w:r w:rsidRPr="0028296B">
              <w:rPr>
                <w:rFonts w:ascii="Corbel" w:hAnsi="Corbel" w:cs="Calibri"/>
              </w:rPr>
              <w:t xml:space="preserve"> prawa handlowego </w:t>
            </w:r>
          </w:p>
        </w:tc>
      </w:tr>
      <w:tr w:rsidR="00851D38" w:rsidRPr="00AC45DA" w14:paraId="0B763213" w14:textId="77777777" w:rsidTr="003831A9">
        <w:trPr>
          <w:trHeight w:val="340"/>
        </w:trPr>
        <w:tc>
          <w:tcPr>
            <w:tcW w:w="9639" w:type="dxa"/>
          </w:tcPr>
          <w:p w14:paraId="50E98E1A" w14:textId="5256018C" w:rsidR="00851D38" w:rsidRPr="00851D38" w:rsidRDefault="00851D38" w:rsidP="003831A9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W2 – Kluczowa terminologia i instytucje bazowe</w:t>
            </w:r>
          </w:p>
          <w:p w14:paraId="01EC1D32" w14:textId="2C443D1F" w:rsidR="00851D38" w:rsidRPr="00444BDC" w:rsidRDefault="00851D38" w:rsidP="003831A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Sposoby rozumienia </w:t>
            </w:r>
            <w:proofErr w:type="spellStart"/>
            <w:r w:rsidRPr="0028296B">
              <w:rPr>
                <w:rFonts w:ascii="Corbel" w:hAnsi="Corbel" w:cs="Calibri"/>
              </w:rPr>
              <w:t>pojęcia</w:t>
            </w:r>
            <w:proofErr w:type="spellEnd"/>
            <w:r w:rsidRPr="0028296B">
              <w:rPr>
                <w:rFonts w:ascii="Corbel" w:hAnsi="Corbel" w:cs="Calibri"/>
              </w:rPr>
              <w:t xml:space="preserve"> „</w:t>
            </w:r>
            <w:proofErr w:type="spellStart"/>
            <w:r w:rsidRPr="0028296B">
              <w:rPr>
                <w:rFonts w:ascii="Corbel" w:hAnsi="Corbel" w:cs="Calibri"/>
              </w:rPr>
              <w:t>przedsiębiorca</w:t>
            </w:r>
            <w:proofErr w:type="spellEnd"/>
            <w:r w:rsidRPr="0028296B">
              <w:rPr>
                <w:rFonts w:ascii="Corbel" w:hAnsi="Corbel" w:cs="Calibri"/>
              </w:rPr>
              <w:t>” na</w:t>
            </w:r>
            <w:r>
              <w:rPr>
                <w:rFonts w:ascii="Corbel" w:hAnsi="Corbel" w:cs="Calibri"/>
              </w:rPr>
              <w:t xml:space="preserve"> </w:t>
            </w:r>
            <w:r w:rsidRPr="00444BDC">
              <w:rPr>
                <w:rFonts w:ascii="Corbel" w:hAnsi="Corbel" w:cs="Calibri"/>
              </w:rPr>
              <w:t xml:space="preserve">gruncie </w:t>
            </w:r>
            <w:proofErr w:type="spellStart"/>
            <w:r w:rsidRPr="00444BDC">
              <w:rPr>
                <w:rFonts w:ascii="Corbel" w:hAnsi="Corbel" w:cs="Calibri"/>
              </w:rPr>
              <w:t>różnych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aktów</w:t>
            </w:r>
            <w:proofErr w:type="spellEnd"/>
            <w:r w:rsidRPr="00444BDC">
              <w:rPr>
                <w:rFonts w:ascii="Corbel" w:hAnsi="Corbel" w:cs="Calibri"/>
              </w:rPr>
              <w:t xml:space="preserve"> prawnych, ze </w:t>
            </w:r>
            <w:proofErr w:type="spellStart"/>
            <w:r w:rsidRPr="00444BDC">
              <w:rPr>
                <w:rFonts w:ascii="Corbel" w:hAnsi="Corbel" w:cs="Calibri"/>
              </w:rPr>
              <w:t>szczególnym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uwzględnieniem</w:t>
            </w:r>
            <w:proofErr w:type="spellEnd"/>
            <w:r w:rsidRPr="00444BDC">
              <w:rPr>
                <w:rFonts w:ascii="Corbel" w:hAnsi="Corbel" w:cs="Calibri"/>
              </w:rPr>
              <w:t xml:space="preserve"> definicji z Kodeksu cywilnego i ustawy </w:t>
            </w:r>
            <w:r>
              <w:rPr>
                <w:rFonts w:ascii="Corbel" w:hAnsi="Corbel" w:cs="Calibri"/>
              </w:rPr>
              <w:t>Prawo przedsiębiorców</w:t>
            </w:r>
          </w:p>
          <w:p w14:paraId="5A28B04C" w14:textId="77777777" w:rsidR="00851D38" w:rsidRPr="0028296B" w:rsidRDefault="00851D38" w:rsidP="003831A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Sposoby reprezentowania </w:t>
            </w:r>
            <w:proofErr w:type="spellStart"/>
            <w:r w:rsidRPr="0028296B">
              <w:rPr>
                <w:rFonts w:ascii="Corbel" w:hAnsi="Corbel" w:cs="Calibri"/>
              </w:rPr>
              <w:t>przedsiębiorców</w:t>
            </w:r>
            <w:proofErr w:type="spellEnd"/>
            <w:r w:rsidRPr="0028296B">
              <w:rPr>
                <w:rFonts w:ascii="Corbel" w:hAnsi="Corbel" w:cs="Calibri"/>
              </w:rPr>
              <w:t xml:space="preserve"> w obrocie (prokura i inne </w:t>
            </w:r>
            <w:r>
              <w:rPr>
                <w:rFonts w:ascii="Corbel" w:hAnsi="Corbel" w:cs="Calibri"/>
              </w:rPr>
              <w:t xml:space="preserve">postacie </w:t>
            </w:r>
            <w:r w:rsidRPr="0028296B">
              <w:rPr>
                <w:rFonts w:ascii="Corbel" w:hAnsi="Corbel" w:cs="Calibri"/>
              </w:rPr>
              <w:t xml:space="preserve">przedstawicielstwa) </w:t>
            </w:r>
          </w:p>
          <w:p w14:paraId="6C837D98" w14:textId="77777777" w:rsidR="00851D38" w:rsidRPr="0028296B" w:rsidRDefault="00851D38" w:rsidP="003831A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357" w:hanging="357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Sposoby ewidencjonowania i rejestracji </w:t>
            </w:r>
            <w:proofErr w:type="spellStart"/>
            <w:r w:rsidRPr="0028296B">
              <w:rPr>
                <w:rFonts w:ascii="Corbel" w:hAnsi="Corbel" w:cs="Calibri"/>
              </w:rPr>
              <w:t>przedsiębiorców</w:t>
            </w:r>
            <w:proofErr w:type="spellEnd"/>
            <w:r w:rsidRPr="0028296B">
              <w:rPr>
                <w:rFonts w:ascii="Corbel" w:hAnsi="Corbel" w:cs="Calibri"/>
              </w:rPr>
              <w:t xml:space="preserve"> (ewidencja </w:t>
            </w:r>
            <w:proofErr w:type="spellStart"/>
            <w:r w:rsidRPr="0028296B">
              <w:rPr>
                <w:rFonts w:ascii="Corbel" w:hAnsi="Corbel" w:cs="Calibri"/>
              </w:rPr>
              <w:t>działalności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r w:rsidRPr="0028296B">
              <w:rPr>
                <w:rFonts w:ascii="Corbel" w:hAnsi="Corbel" w:cs="Calibri"/>
              </w:rPr>
              <w:t xml:space="preserve">gospodarczej o Krajowy Rejestr </w:t>
            </w:r>
            <w:proofErr w:type="spellStart"/>
            <w:r w:rsidRPr="0028296B">
              <w:rPr>
                <w:rFonts w:ascii="Corbel" w:hAnsi="Corbel" w:cs="Calibri"/>
              </w:rPr>
              <w:t>Sądowy</w:t>
            </w:r>
            <w:proofErr w:type="spellEnd"/>
            <w:r w:rsidRPr="0028296B">
              <w:rPr>
                <w:rFonts w:ascii="Corbel" w:hAnsi="Corbel" w:cs="Calibri"/>
              </w:rPr>
              <w:t xml:space="preserve">) </w:t>
            </w:r>
          </w:p>
        </w:tc>
      </w:tr>
      <w:tr w:rsidR="00964000" w:rsidRPr="00AC45DA" w14:paraId="45FCE22D" w14:textId="77777777" w:rsidTr="003831A9">
        <w:trPr>
          <w:trHeight w:val="340"/>
        </w:trPr>
        <w:tc>
          <w:tcPr>
            <w:tcW w:w="9639" w:type="dxa"/>
          </w:tcPr>
          <w:p w14:paraId="0422CC1B" w14:textId="05B0F658" w:rsidR="00964000" w:rsidRPr="003831A9" w:rsidRDefault="00964000" w:rsidP="003831A9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8296B"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3</w:t>
            </w:r>
            <w:r w:rsidRPr="0028296B">
              <w:rPr>
                <w:rFonts w:ascii="Corbel" w:hAnsi="Corbel" w:cs="Calibri"/>
              </w:rPr>
              <w:t>-</w:t>
            </w:r>
            <w:r>
              <w:rPr>
                <w:rFonts w:ascii="Corbel" w:hAnsi="Corbel" w:cs="Calibri"/>
              </w:rPr>
              <w:t>Przedsiębiorca jednoosobowy</w:t>
            </w:r>
            <w:r w:rsidRPr="0028296B">
              <w:rPr>
                <w:rFonts w:ascii="Corbel" w:hAnsi="Corbel" w:cs="Calibri"/>
              </w:rPr>
              <w:t xml:space="preserve"> </w:t>
            </w:r>
          </w:p>
        </w:tc>
      </w:tr>
      <w:tr w:rsidR="00964000" w:rsidRPr="00AC45DA" w14:paraId="71EFA4F2" w14:textId="77777777" w:rsidTr="003831A9">
        <w:trPr>
          <w:trHeight w:val="340"/>
        </w:trPr>
        <w:tc>
          <w:tcPr>
            <w:tcW w:w="9639" w:type="dxa"/>
          </w:tcPr>
          <w:p w14:paraId="117DC54C" w14:textId="3C6D5F9E" w:rsidR="00964000" w:rsidRDefault="00964000" w:rsidP="003831A9">
            <w:pPr>
              <w:pStyle w:val="NormalnyWeb"/>
              <w:spacing w:before="0" w:beforeAutospacing="0" w:after="0" w:afterAutospacing="0"/>
              <w:rPr>
                <w:rFonts w:ascii="Corbel" w:hAnsi="Corbel" w:cs="Calibri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4</w:t>
            </w:r>
            <w:r w:rsidRPr="0028296B">
              <w:rPr>
                <w:rFonts w:ascii="Corbel" w:hAnsi="Corbel" w:cs="Calibri"/>
              </w:rPr>
              <w:t>-Spółka</w:t>
            </w:r>
            <w:r>
              <w:rPr>
                <w:rFonts w:ascii="Corbel" w:hAnsi="Corbel" w:cs="Calibri"/>
              </w:rPr>
              <w:t xml:space="preserve"> cywilna</w:t>
            </w:r>
          </w:p>
          <w:p w14:paraId="2106AC22" w14:textId="77777777" w:rsidR="00964000" w:rsidRPr="0028296B" w:rsidRDefault="00964000" w:rsidP="003831A9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cywilnej </w:t>
            </w:r>
          </w:p>
          <w:p w14:paraId="18065EAF" w14:textId="77777777" w:rsidR="00964000" w:rsidRDefault="00964000" w:rsidP="003831A9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</w:t>
            </w:r>
            <w:r>
              <w:rPr>
                <w:rFonts w:ascii="Corbel" w:hAnsi="Corbel" w:cs="Calibri"/>
              </w:rPr>
              <w:t>ółki</w:t>
            </w:r>
            <w:proofErr w:type="spellEnd"/>
          </w:p>
          <w:p w14:paraId="476B1A3E" w14:textId="77777777" w:rsidR="00964000" w:rsidRPr="0028296B" w:rsidRDefault="00964000" w:rsidP="003831A9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>Istota „</w:t>
            </w:r>
            <w:proofErr w:type="spellStart"/>
            <w:r w:rsidRPr="0028296B">
              <w:rPr>
                <w:rFonts w:ascii="Corbel" w:hAnsi="Corbel" w:cs="Calibri"/>
              </w:rPr>
              <w:t>majątku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” </w:t>
            </w:r>
          </w:p>
          <w:p w14:paraId="72DA9EFA" w14:textId="77777777" w:rsidR="00964000" w:rsidRPr="0028296B" w:rsidRDefault="00964000" w:rsidP="003831A9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lastRenderedPageBreak/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4811D096" w14:textId="77777777" w:rsidR="00964000" w:rsidRPr="0028296B" w:rsidRDefault="00964000" w:rsidP="003831A9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Reprezentacja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prowadzenie jej spraw </w:t>
            </w:r>
          </w:p>
          <w:p w14:paraId="6E7BD664" w14:textId="77777777" w:rsidR="00964000" w:rsidRDefault="00964000" w:rsidP="003831A9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>Udział w zyskach i strat</w:t>
            </w:r>
            <w:r>
              <w:rPr>
                <w:rFonts w:ascii="Corbel" w:hAnsi="Corbel" w:cs="Calibri"/>
              </w:rPr>
              <w:t>ach</w:t>
            </w:r>
          </w:p>
          <w:p w14:paraId="1FDCBA9C" w14:textId="77777777" w:rsidR="00964000" w:rsidRPr="007C1002" w:rsidRDefault="00964000" w:rsidP="003831A9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</w:t>
            </w:r>
            <w:r w:rsidRPr="0028296B">
              <w:rPr>
                <w:rFonts w:ascii="Corbel" w:hAnsi="Corbel" w:cs="Calibri"/>
              </w:rPr>
              <w:t xml:space="preserve">miany podmiotowe w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cywilnej</w:t>
            </w:r>
            <w:r>
              <w:rPr>
                <w:rFonts w:ascii="Corbel" w:hAnsi="Corbel" w:cs="Calibri"/>
              </w:rPr>
              <w:t xml:space="preserve"> </w:t>
            </w:r>
            <w:r w:rsidRPr="007C1002">
              <w:rPr>
                <w:rFonts w:ascii="Corbel" w:hAnsi="Corbel" w:cs="Calibri"/>
              </w:rPr>
              <w:t>(</w:t>
            </w:r>
            <w:proofErr w:type="spellStart"/>
            <w:r w:rsidRPr="007C1002">
              <w:rPr>
                <w:rFonts w:ascii="Corbel" w:hAnsi="Corbel" w:cs="Calibri"/>
              </w:rPr>
              <w:t>przystąpienie</w:t>
            </w:r>
            <w:proofErr w:type="spellEnd"/>
            <w:r w:rsidRPr="007C1002">
              <w:rPr>
                <w:rFonts w:ascii="Corbel" w:hAnsi="Corbel" w:cs="Calibri"/>
              </w:rPr>
              <w:t xml:space="preserve"> </w:t>
            </w:r>
            <w:proofErr w:type="spellStart"/>
            <w:r w:rsidRPr="007C1002">
              <w:rPr>
                <w:rFonts w:ascii="Corbel" w:hAnsi="Corbel" w:cs="Calibri"/>
              </w:rPr>
              <w:t>wspólnika</w:t>
            </w:r>
            <w:proofErr w:type="spellEnd"/>
            <w:r w:rsidRPr="007C1002">
              <w:rPr>
                <w:rFonts w:ascii="Corbel" w:hAnsi="Corbel" w:cs="Calibri"/>
              </w:rPr>
              <w:t xml:space="preserve"> i jego </w:t>
            </w:r>
            <w:proofErr w:type="spellStart"/>
            <w:r w:rsidRPr="007C1002">
              <w:rPr>
                <w:rFonts w:ascii="Corbel" w:hAnsi="Corbel" w:cs="Calibri"/>
              </w:rPr>
              <w:t>wystąpienie</w:t>
            </w:r>
            <w:proofErr w:type="spellEnd"/>
            <w:r w:rsidRPr="007C1002">
              <w:rPr>
                <w:rFonts w:ascii="Corbel" w:hAnsi="Corbel" w:cs="Calibri"/>
              </w:rPr>
              <w:t xml:space="preserve">, wypowiedzenie udziału przez </w:t>
            </w:r>
            <w:proofErr w:type="spellStart"/>
            <w:r w:rsidRPr="007C1002">
              <w:rPr>
                <w:rFonts w:ascii="Corbel" w:hAnsi="Corbel" w:cs="Calibri"/>
              </w:rPr>
              <w:t>wspólnika</w:t>
            </w:r>
            <w:proofErr w:type="spellEnd"/>
            <w:r w:rsidRPr="007C1002">
              <w:rPr>
                <w:rFonts w:ascii="Corbel" w:hAnsi="Corbel" w:cs="Calibri"/>
              </w:rPr>
              <w:t xml:space="preserve"> i jego wierzyciela, forma prawna </w:t>
            </w:r>
            <w:proofErr w:type="spellStart"/>
            <w:r w:rsidRPr="007C1002">
              <w:rPr>
                <w:rFonts w:ascii="Corbel" w:hAnsi="Corbel" w:cs="Calibri"/>
              </w:rPr>
              <w:t>przystąpienia</w:t>
            </w:r>
            <w:proofErr w:type="spellEnd"/>
            <w:r w:rsidRPr="007C1002">
              <w:rPr>
                <w:rFonts w:ascii="Corbel" w:hAnsi="Corbel" w:cs="Calibri"/>
              </w:rPr>
              <w:t xml:space="preserve"> </w:t>
            </w:r>
            <w:proofErr w:type="spellStart"/>
            <w:r w:rsidRPr="007C1002">
              <w:rPr>
                <w:rFonts w:ascii="Corbel" w:hAnsi="Corbel" w:cs="Calibri"/>
              </w:rPr>
              <w:t>wspólnika</w:t>
            </w:r>
            <w:proofErr w:type="spellEnd"/>
            <w:r w:rsidRPr="007C1002">
              <w:rPr>
                <w:rFonts w:ascii="Corbel" w:hAnsi="Corbel" w:cs="Calibri"/>
              </w:rPr>
              <w:t xml:space="preserve"> do </w:t>
            </w:r>
            <w:proofErr w:type="spellStart"/>
            <w:r w:rsidRPr="007C1002">
              <w:rPr>
                <w:rFonts w:ascii="Corbel" w:hAnsi="Corbel" w:cs="Calibri"/>
              </w:rPr>
              <w:t>spółki</w:t>
            </w:r>
            <w:proofErr w:type="spellEnd"/>
            <w:r w:rsidRPr="007C1002">
              <w:rPr>
                <w:rFonts w:ascii="Corbel" w:hAnsi="Corbel" w:cs="Calibri"/>
              </w:rPr>
              <w:t xml:space="preserve">, ze </w:t>
            </w:r>
            <w:proofErr w:type="spellStart"/>
            <w:r w:rsidRPr="007C1002">
              <w:rPr>
                <w:rFonts w:ascii="Corbel" w:hAnsi="Corbel" w:cs="Calibri"/>
              </w:rPr>
              <w:t>szczególnym</w:t>
            </w:r>
            <w:proofErr w:type="spellEnd"/>
            <w:r w:rsidRPr="007C1002">
              <w:rPr>
                <w:rFonts w:ascii="Corbel" w:hAnsi="Corbel" w:cs="Calibri"/>
              </w:rPr>
              <w:t xml:space="preserve"> </w:t>
            </w:r>
            <w:proofErr w:type="spellStart"/>
            <w:r w:rsidRPr="007C1002">
              <w:rPr>
                <w:rFonts w:ascii="Corbel" w:hAnsi="Corbel" w:cs="Calibri"/>
              </w:rPr>
              <w:t>uwzględnieniem</w:t>
            </w:r>
            <w:proofErr w:type="spellEnd"/>
            <w:r w:rsidRPr="007C1002">
              <w:rPr>
                <w:rFonts w:ascii="Corbel" w:hAnsi="Corbel" w:cs="Calibri"/>
              </w:rPr>
              <w:t xml:space="preserve"> problematyki </w:t>
            </w:r>
            <w:proofErr w:type="spellStart"/>
            <w:r w:rsidRPr="007C1002">
              <w:rPr>
                <w:rFonts w:ascii="Corbel" w:hAnsi="Corbel" w:cs="Calibri"/>
              </w:rPr>
              <w:t>przystąpienia</w:t>
            </w:r>
            <w:proofErr w:type="spellEnd"/>
            <w:r w:rsidRPr="007C1002">
              <w:rPr>
                <w:rFonts w:ascii="Corbel" w:hAnsi="Corbel" w:cs="Calibri"/>
              </w:rPr>
              <w:t xml:space="preserve"> z jednoczesnym wniesieniem do </w:t>
            </w:r>
            <w:proofErr w:type="spellStart"/>
            <w:r w:rsidRPr="007C1002">
              <w:rPr>
                <w:rFonts w:ascii="Corbel" w:hAnsi="Corbel" w:cs="Calibri"/>
              </w:rPr>
              <w:t>spółki</w:t>
            </w:r>
            <w:proofErr w:type="spellEnd"/>
            <w:r w:rsidRPr="007C1002">
              <w:rPr>
                <w:rFonts w:ascii="Corbel" w:hAnsi="Corbel" w:cs="Calibri"/>
              </w:rPr>
              <w:t xml:space="preserve"> wkładu w postaci </w:t>
            </w:r>
            <w:proofErr w:type="spellStart"/>
            <w:r w:rsidRPr="007C1002">
              <w:rPr>
                <w:rFonts w:ascii="Corbel" w:hAnsi="Corbel" w:cs="Calibri"/>
              </w:rPr>
              <w:t>nieruchomości</w:t>
            </w:r>
            <w:proofErr w:type="spellEnd"/>
            <w:r w:rsidRPr="007C1002">
              <w:rPr>
                <w:rFonts w:ascii="Corbel" w:hAnsi="Corbel" w:cs="Calibri"/>
              </w:rPr>
              <w:t>)</w:t>
            </w:r>
          </w:p>
        </w:tc>
      </w:tr>
      <w:tr w:rsidR="00964000" w:rsidRPr="00AC45DA" w14:paraId="7D4591B3" w14:textId="77777777" w:rsidTr="003831A9">
        <w:trPr>
          <w:trHeight w:val="340"/>
        </w:trPr>
        <w:tc>
          <w:tcPr>
            <w:tcW w:w="9639" w:type="dxa"/>
          </w:tcPr>
          <w:p w14:paraId="1197D38D" w14:textId="75C67390" w:rsidR="00964000" w:rsidRPr="0028296B" w:rsidRDefault="00964000" w:rsidP="003831A9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8296B">
              <w:rPr>
                <w:rFonts w:ascii="Corbel" w:hAnsi="Corbel"/>
              </w:rPr>
              <w:lastRenderedPageBreak/>
              <w:t>W</w:t>
            </w:r>
            <w:r w:rsidR="00851D38">
              <w:rPr>
                <w:rFonts w:ascii="Corbel" w:hAnsi="Corbel"/>
              </w:rPr>
              <w:t>5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jawna </w:t>
            </w:r>
          </w:p>
          <w:p w14:paraId="089B709D" w14:textId="77777777" w:rsidR="00964000" w:rsidRPr="0028296B" w:rsidRDefault="00964000" w:rsidP="003831A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jawnej (ze </w:t>
            </w:r>
            <w:proofErr w:type="spellStart"/>
            <w:r w:rsidRPr="0028296B">
              <w:rPr>
                <w:rFonts w:ascii="Corbel" w:hAnsi="Corbel" w:cs="Calibri"/>
              </w:rPr>
              <w:t>szczególnym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uwzględnieniem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podmiotowości</w:t>
            </w:r>
            <w:proofErr w:type="spellEnd"/>
            <w:r w:rsidRPr="0028296B">
              <w:rPr>
                <w:rFonts w:ascii="Corbel" w:hAnsi="Corbel" w:cs="Calibri"/>
              </w:rPr>
              <w:t xml:space="preserve"> prawnej tej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) </w:t>
            </w:r>
          </w:p>
          <w:p w14:paraId="4E3BE6D7" w14:textId="77777777" w:rsidR="00964000" w:rsidRPr="0028296B" w:rsidRDefault="00964000" w:rsidP="003831A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Charakter prawny </w:t>
            </w:r>
            <w:proofErr w:type="spellStart"/>
            <w:r w:rsidRPr="0028296B">
              <w:rPr>
                <w:rFonts w:ascii="Corbel" w:hAnsi="Corbel" w:cs="Calibri"/>
              </w:rPr>
              <w:t>przepisów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dotyczących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jawnej (modelowy charakter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jawnej i stosowanie </w:t>
            </w:r>
            <w:proofErr w:type="spellStart"/>
            <w:r w:rsidRPr="0028296B">
              <w:rPr>
                <w:rFonts w:ascii="Corbel" w:hAnsi="Corbel" w:cs="Calibri"/>
              </w:rPr>
              <w:t>przepisów</w:t>
            </w:r>
            <w:proofErr w:type="spellEnd"/>
            <w:r w:rsidRPr="0028296B">
              <w:rPr>
                <w:rFonts w:ascii="Corbel" w:hAnsi="Corbel" w:cs="Calibri"/>
              </w:rPr>
              <w:t xml:space="preserve"> o tej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do innych handlowych </w:t>
            </w:r>
            <w:proofErr w:type="spellStart"/>
            <w:r w:rsidRPr="0028296B">
              <w:rPr>
                <w:rFonts w:ascii="Corbel" w:hAnsi="Corbel" w:cs="Calibri"/>
              </w:rPr>
              <w:t>spółek</w:t>
            </w:r>
            <w:proofErr w:type="spellEnd"/>
            <w:r w:rsidRPr="0028296B">
              <w:rPr>
                <w:rFonts w:ascii="Corbel" w:hAnsi="Corbel" w:cs="Calibri"/>
              </w:rPr>
              <w:t xml:space="preserve"> osobowych) </w:t>
            </w:r>
          </w:p>
          <w:p w14:paraId="6B139B99" w14:textId="77777777" w:rsidR="00964000" w:rsidRPr="0028296B" w:rsidRDefault="00964000" w:rsidP="003831A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6A452016" w14:textId="77777777" w:rsidR="00964000" w:rsidRPr="00376B2C" w:rsidRDefault="00964000" w:rsidP="003831A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r w:rsidRPr="00376B2C">
              <w:rPr>
                <w:rFonts w:ascii="Corbel" w:hAnsi="Corbel" w:cs="Calibri"/>
              </w:rPr>
              <w:t xml:space="preserve">(zasada </w:t>
            </w:r>
            <w:proofErr w:type="spellStart"/>
            <w:r w:rsidRPr="00376B2C">
              <w:rPr>
                <w:rFonts w:ascii="Corbel" w:hAnsi="Corbel" w:cs="Calibri"/>
              </w:rPr>
              <w:t>solidarności</w:t>
            </w:r>
            <w:proofErr w:type="spellEnd"/>
            <w:r w:rsidRPr="00376B2C">
              <w:rPr>
                <w:rFonts w:ascii="Corbel" w:hAnsi="Corbel" w:cs="Calibri"/>
              </w:rPr>
              <w:t xml:space="preserve"> i </w:t>
            </w:r>
            <w:proofErr w:type="spellStart"/>
            <w:r w:rsidRPr="00376B2C">
              <w:rPr>
                <w:rFonts w:ascii="Corbel" w:hAnsi="Corbel" w:cs="Calibri"/>
              </w:rPr>
              <w:t>subsydiarności</w:t>
            </w:r>
            <w:proofErr w:type="spellEnd"/>
            <w:r w:rsidRPr="00376B2C">
              <w:rPr>
                <w:rFonts w:ascii="Corbel" w:hAnsi="Corbel" w:cs="Calibri"/>
              </w:rPr>
              <w:t xml:space="preserve">) </w:t>
            </w:r>
          </w:p>
          <w:p w14:paraId="78ECCE38" w14:textId="77777777" w:rsidR="00964000" w:rsidRPr="0028296B" w:rsidRDefault="00964000" w:rsidP="003831A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Udział w zyskach i stratach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2FB03F91" w14:textId="77777777" w:rsidR="00964000" w:rsidRPr="0028296B" w:rsidRDefault="00964000" w:rsidP="003831A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reprezentowania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17837605" w14:textId="77777777" w:rsidR="00964000" w:rsidRPr="0028296B" w:rsidRDefault="00964000" w:rsidP="003831A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Prowadzenie spraw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29535737" w14:textId="77777777" w:rsidR="00964000" w:rsidRPr="00021DE2" w:rsidRDefault="00964000" w:rsidP="003831A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Przyczyny </w:t>
            </w:r>
            <w:proofErr w:type="spellStart"/>
            <w:r w:rsidRPr="0028296B">
              <w:rPr>
                <w:rFonts w:ascii="Corbel" w:hAnsi="Corbel" w:cs="Calibri"/>
              </w:rPr>
              <w:t>rozwiązania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</w:t>
            </w:r>
            <w:proofErr w:type="spellStart"/>
            <w:r w:rsidRPr="0028296B">
              <w:rPr>
                <w:rFonts w:ascii="Corbel" w:hAnsi="Corbel" w:cs="Calibri"/>
              </w:rPr>
              <w:t>postępowanie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r w:rsidRPr="00021DE2">
              <w:rPr>
                <w:rFonts w:ascii="Corbel" w:hAnsi="Corbel" w:cs="Calibri"/>
              </w:rPr>
              <w:t xml:space="preserve">likwidacyjne </w:t>
            </w:r>
          </w:p>
        </w:tc>
      </w:tr>
      <w:tr w:rsidR="00964000" w:rsidRPr="00AC45DA" w14:paraId="5EBB5B70" w14:textId="77777777" w:rsidTr="003831A9">
        <w:trPr>
          <w:trHeight w:val="340"/>
        </w:trPr>
        <w:tc>
          <w:tcPr>
            <w:tcW w:w="9639" w:type="dxa"/>
          </w:tcPr>
          <w:p w14:paraId="70F36D1F" w14:textId="5E2C6DA2" w:rsidR="00964000" w:rsidRDefault="00964000" w:rsidP="003831A9">
            <w:pPr>
              <w:pStyle w:val="NormalnyWeb"/>
              <w:spacing w:before="0" w:beforeAutospacing="0" w:after="0" w:afterAutospacing="0"/>
              <w:rPr>
                <w:rFonts w:ascii="Corbel" w:hAnsi="Corbel" w:cs="Calibri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6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komandytowa </w:t>
            </w:r>
          </w:p>
          <w:p w14:paraId="45AE2A15" w14:textId="77777777" w:rsidR="00964000" w:rsidRDefault="00964000" w:rsidP="003831A9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komandytowej (ze </w:t>
            </w:r>
            <w:proofErr w:type="spellStart"/>
            <w:r w:rsidRPr="0028296B">
              <w:rPr>
                <w:rFonts w:ascii="Corbel" w:hAnsi="Corbel" w:cs="Calibri"/>
              </w:rPr>
              <w:t>szczególnym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uwzględnieniem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dwóch</w:t>
            </w:r>
            <w:proofErr w:type="spellEnd"/>
            <w:r w:rsidRPr="0028296B">
              <w:rPr>
                <w:rFonts w:ascii="Corbel" w:hAnsi="Corbel" w:cs="Calibri"/>
              </w:rPr>
              <w:t xml:space="preserve"> kategorii </w:t>
            </w:r>
            <w:proofErr w:type="spellStart"/>
            <w:r w:rsidRPr="0028296B">
              <w:rPr>
                <w:rFonts w:ascii="Corbel" w:hAnsi="Corbel" w:cs="Calibri"/>
              </w:rPr>
              <w:t>wspólników</w:t>
            </w:r>
            <w:proofErr w:type="spellEnd"/>
            <w:r w:rsidRPr="0028296B">
              <w:rPr>
                <w:rFonts w:ascii="Corbel" w:hAnsi="Corbel" w:cs="Calibri"/>
              </w:rPr>
              <w:t xml:space="preserve"> i ich </w:t>
            </w:r>
            <w:proofErr w:type="spellStart"/>
            <w:r w:rsidRPr="0028296B">
              <w:rPr>
                <w:rFonts w:ascii="Corbel" w:hAnsi="Corbel" w:cs="Calibri"/>
              </w:rPr>
              <w:t>różnorodnej</w:t>
            </w:r>
            <w:proofErr w:type="spellEnd"/>
            <w:r w:rsidRPr="0028296B">
              <w:rPr>
                <w:rFonts w:ascii="Corbel" w:hAnsi="Corbel" w:cs="Calibri"/>
              </w:rPr>
              <w:t xml:space="preserve"> pozycji prawnej) </w:t>
            </w:r>
          </w:p>
          <w:p w14:paraId="45915027" w14:textId="77777777" w:rsidR="00964000" w:rsidRDefault="00964000" w:rsidP="003831A9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Niesamoistny </w:t>
            </w:r>
            <w:proofErr w:type="spellStart"/>
            <w:r w:rsidRPr="0028296B">
              <w:rPr>
                <w:rFonts w:ascii="Corbel" w:hAnsi="Corbel" w:cs="Calibri"/>
              </w:rPr>
              <w:t>sposób</w:t>
            </w:r>
            <w:proofErr w:type="spellEnd"/>
            <w:r w:rsidRPr="0028296B">
              <w:rPr>
                <w:rFonts w:ascii="Corbel" w:hAnsi="Corbel" w:cs="Calibri"/>
              </w:rPr>
              <w:t xml:space="preserve"> regulacji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komandytowej (stosowanie na jej gruncie </w:t>
            </w:r>
            <w:proofErr w:type="spellStart"/>
            <w:r w:rsidRPr="0028296B">
              <w:rPr>
                <w:rFonts w:ascii="Corbel" w:hAnsi="Corbel" w:cs="Calibri"/>
              </w:rPr>
              <w:t>przepisów</w:t>
            </w:r>
            <w:proofErr w:type="spellEnd"/>
            <w:r w:rsidRPr="0028296B">
              <w:rPr>
                <w:rFonts w:ascii="Corbel" w:hAnsi="Corbel" w:cs="Calibri"/>
              </w:rPr>
              <w:t xml:space="preserve"> o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jawnej) </w:t>
            </w:r>
          </w:p>
          <w:p w14:paraId="72BCD0EA" w14:textId="77777777" w:rsidR="00964000" w:rsidRDefault="00964000" w:rsidP="003831A9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50A79EA9" w14:textId="77777777" w:rsidR="00964000" w:rsidRDefault="00964000" w:rsidP="003831A9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(</w:t>
            </w:r>
            <w:proofErr w:type="spellStart"/>
            <w:r w:rsidRPr="0028296B">
              <w:rPr>
                <w:rFonts w:ascii="Corbel" w:hAnsi="Corbel" w:cs="Calibri"/>
              </w:rPr>
              <w:t>zróżnicowana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odpowiedzialnośc</w:t>
            </w:r>
            <w:proofErr w:type="spellEnd"/>
            <w:r w:rsidRPr="0028296B">
              <w:rPr>
                <w:rFonts w:ascii="Corbel" w:hAnsi="Corbel" w:cs="Calibri"/>
              </w:rPr>
              <w:t xml:space="preserve">́ komandytariusza i komplementariusza, istota sumy komandytowej jako </w:t>
            </w:r>
            <w:proofErr w:type="spellStart"/>
            <w:r w:rsidRPr="0028296B">
              <w:rPr>
                <w:rFonts w:ascii="Corbel" w:hAnsi="Corbel" w:cs="Calibri"/>
              </w:rPr>
              <w:t>górnej</w:t>
            </w:r>
            <w:proofErr w:type="spellEnd"/>
            <w:r w:rsidRPr="0028296B">
              <w:rPr>
                <w:rFonts w:ascii="Corbel" w:hAnsi="Corbel" w:cs="Calibri"/>
              </w:rPr>
              <w:t xml:space="preserve"> granicy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oraz znaczenie wniesienia wkładu do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przez komandytariusza dla zakresu jego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) </w:t>
            </w:r>
          </w:p>
          <w:p w14:paraId="497EAAC3" w14:textId="77777777" w:rsidR="00964000" w:rsidRDefault="00964000" w:rsidP="003831A9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Udział w zyskach i stratach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1B69CDDD" w14:textId="77777777" w:rsidR="00964000" w:rsidRDefault="00964000" w:rsidP="003831A9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reprezentowania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prowadzenie spraw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(wskazanie na ułomną pozycję komandytariusza w tym zakresie) </w:t>
            </w:r>
          </w:p>
          <w:p w14:paraId="450B54A7" w14:textId="77777777" w:rsidR="00964000" w:rsidRPr="00444BDC" w:rsidRDefault="00964000" w:rsidP="003831A9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Przyczyny </w:t>
            </w:r>
            <w:proofErr w:type="spellStart"/>
            <w:r w:rsidRPr="0028296B">
              <w:rPr>
                <w:rFonts w:ascii="Corbel" w:hAnsi="Corbel" w:cs="Calibri"/>
              </w:rPr>
              <w:t>rozwiązania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</w:t>
            </w:r>
            <w:proofErr w:type="spellStart"/>
            <w:r w:rsidRPr="0028296B">
              <w:rPr>
                <w:rFonts w:ascii="Corbel" w:hAnsi="Corbel" w:cs="Calibri"/>
              </w:rPr>
              <w:t>postępowanie</w:t>
            </w:r>
            <w:proofErr w:type="spellEnd"/>
            <w:r w:rsidRPr="0028296B">
              <w:rPr>
                <w:rFonts w:ascii="Corbel" w:hAnsi="Corbel" w:cs="Calibri"/>
              </w:rPr>
              <w:t xml:space="preserve"> likwidacyjne </w:t>
            </w:r>
          </w:p>
        </w:tc>
      </w:tr>
      <w:tr w:rsidR="00964000" w:rsidRPr="00AC45DA" w14:paraId="53E93437" w14:textId="77777777" w:rsidTr="003831A9">
        <w:trPr>
          <w:trHeight w:val="340"/>
        </w:trPr>
        <w:tc>
          <w:tcPr>
            <w:tcW w:w="9639" w:type="dxa"/>
          </w:tcPr>
          <w:p w14:paraId="54AFD08C" w14:textId="0A8DAF2D" w:rsidR="00964000" w:rsidRPr="0028296B" w:rsidRDefault="00964000" w:rsidP="003831A9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7</w:t>
            </w:r>
            <w:r w:rsidRPr="0028296B">
              <w:rPr>
                <w:rFonts w:ascii="Corbel" w:hAnsi="Corbel" w:cs="Calibri"/>
              </w:rPr>
              <w:t xml:space="preserve">-Spółka partnerska </w:t>
            </w:r>
          </w:p>
          <w:p w14:paraId="77E0642C" w14:textId="77777777" w:rsidR="00964000" w:rsidRPr="00021DE2" w:rsidRDefault="00964000" w:rsidP="003831A9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partnerskiej (ze </w:t>
            </w:r>
            <w:proofErr w:type="spellStart"/>
            <w:r w:rsidRPr="0028296B">
              <w:rPr>
                <w:rFonts w:ascii="Corbel" w:hAnsi="Corbel" w:cs="Calibri"/>
              </w:rPr>
              <w:t>szczególnym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uwzględnieniem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ograniczen</w:t>
            </w:r>
            <w:proofErr w:type="spellEnd"/>
            <w:r w:rsidRPr="00444BDC">
              <w:rPr>
                <w:rFonts w:ascii="Corbel" w:hAnsi="Corbel" w:cs="Calibri"/>
              </w:rPr>
              <w:t xml:space="preserve">́ podmiotowych co do </w:t>
            </w:r>
            <w:proofErr w:type="spellStart"/>
            <w:r w:rsidRPr="00021DE2">
              <w:rPr>
                <w:rFonts w:ascii="Corbel" w:hAnsi="Corbel" w:cs="Calibri"/>
              </w:rPr>
              <w:t>osób</w:t>
            </w:r>
            <w:proofErr w:type="spellEnd"/>
            <w:r w:rsidRPr="00021DE2">
              <w:rPr>
                <w:rFonts w:ascii="Corbel" w:hAnsi="Corbel" w:cs="Calibri"/>
              </w:rPr>
              <w:t xml:space="preserve"> </w:t>
            </w:r>
            <w:proofErr w:type="spellStart"/>
            <w:r w:rsidRPr="00021DE2">
              <w:rPr>
                <w:rFonts w:ascii="Corbel" w:hAnsi="Corbel" w:cs="Calibri"/>
              </w:rPr>
              <w:t>mogących</w:t>
            </w:r>
            <w:proofErr w:type="spellEnd"/>
            <w:r w:rsidRPr="00021DE2">
              <w:rPr>
                <w:rFonts w:ascii="Corbel" w:hAnsi="Corbel" w:cs="Calibri"/>
              </w:rPr>
              <w:t xml:space="preserve"> </w:t>
            </w:r>
            <w:proofErr w:type="spellStart"/>
            <w:r w:rsidRPr="00021DE2">
              <w:rPr>
                <w:rFonts w:ascii="Corbel" w:hAnsi="Corbel" w:cs="Calibri"/>
              </w:rPr>
              <w:t>tworzyc</w:t>
            </w:r>
            <w:proofErr w:type="spellEnd"/>
            <w:r w:rsidRPr="00021DE2">
              <w:rPr>
                <w:rFonts w:ascii="Corbel" w:hAnsi="Corbel" w:cs="Calibri"/>
              </w:rPr>
              <w:t xml:space="preserve">́ tę </w:t>
            </w:r>
            <w:proofErr w:type="spellStart"/>
            <w:r w:rsidRPr="00021DE2">
              <w:rPr>
                <w:rFonts w:ascii="Corbel" w:hAnsi="Corbel" w:cs="Calibri"/>
              </w:rPr>
              <w:t>spółke</w:t>
            </w:r>
            <w:proofErr w:type="spellEnd"/>
            <w:r w:rsidRPr="00021DE2">
              <w:rPr>
                <w:rFonts w:ascii="Corbel" w:hAnsi="Corbel" w:cs="Calibri"/>
              </w:rPr>
              <w:t xml:space="preserve">̨) </w:t>
            </w:r>
          </w:p>
          <w:p w14:paraId="766FD99A" w14:textId="77777777" w:rsidR="00964000" w:rsidRPr="00444BDC" w:rsidRDefault="00964000" w:rsidP="003831A9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Niesamoistny </w:t>
            </w:r>
            <w:proofErr w:type="spellStart"/>
            <w:r w:rsidRPr="0028296B">
              <w:rPr>
                <w:rFonts w:ascii="Corbel" w:hAnsi="Corbel" w:cs="Calibri"/>
              </w:rPr>
              <w:t>sposób</w:t>
            </w:r>
            <w:proofErr w:type="spellEnd"/>
            <w:r w:rsidRPr="0028296B">
              <w:rPr>
                <w:rFonts w:ascii="Corbel" w:hAnsi="Corbel" w:cs="Calibri"/>
              </w:rPr>
              <w:t xml:space="preserve"> regulacji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partnerskiej </w:t>
            </w:r>
            <w:r w:rsidRPr="00444BDC">
              <w:rPr>
                <w:rFonts w:ascii="Corbel" w:hAnsi="Corbel" w:cs="Calibri"/>
              </w:rPr>
              <w:t xml:space="preserve">(stosowanie na jej gruncie </w:t>
            </w:r>
            <w:proofErr w:type="spellStart"/>
            <w:r w:rsidRPr="00444BDC">
              <w:rPr>
                <w:rFonts w:ascii="Corbel" w:hAnsi="Corbel" w:cs="Calibri"/>
              </w:rPr>
              <w:t>przepisów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r w:rsidRPr="00444BDC">
              <w:rPr>
                <w:rFonts w:ascii="Corbel" w:hAnsi="Corbel" w:cs="Calibri"/>
              </w:rPr>
              <w:t xml:space="preserve">o </w:t>
            </w:r>
            <w:proofErr w:type="spellStart"/>
            <w:r w:rsidRPr="00444BDC">
              <w:rPr>
                <w:rFonts w:ascii="Corbel" w:hAnsi="Corbel" w:cs="Calibri"/>
              </w:rPr>
              <w:t>spółce</w:t>
            </w:r>
            <w:proofErr w:type="spellEnd"/>
            <w:r w:rsidRPr="00444BDC">
              <w:rPr>
                <w:rFonts w:ascii="Corbel" w:hAnsi="Corbel" w:cs="Calibri"/>
              </w:rPr>
              <w:t xml:space="preserve"> jawnej) </w:t>
            </w:r>
          </w:p>
          <w:p w14:paraId="3BFBDF42" w14:textId="77777777" w:rsidR="00964000" w:rsidRPr="00444BDC" w:rsidRDefault="00964000" w:rsidP="003831A9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r w:rsidRPr="00444BDC">
              <w:rPr>
                <w:rFonts w:ascii="Corbel" w:hAnsi="Corbel" w:cs="Calibri"/>
              </w:rPr>
              <w:t xml:space="preserve">(zindywidualizowana </w:t>
            </w:r>
            <w:proofErr w:type="spellStart"/>
            <w:r w:rsidRPr="00444BDC">
              <w:rPr>
                <w:rFonts w:ascii="Corbel" w:hAnsi="Corbel" w:cs="Calibri"/>
              </w:rPr>
              <w:t>odpowiedzialnośc</w:t>
            </w:r>
            <w:proofErr w:type="spellEnd"/>
            <w:r w:rsidRPr="00444BDC">
              <w:rPr>
                <w:rFonts w:ascii="Corbel" w:hAnsi="Corbel" w:cs="Calibri"/>
              </w:rPr>
              <w:t xml:space="preserve">́ </w:t>
            </w:r>
            <w:proofErr w:type="spellStart"/>
            <w:r w:rsidRPr="00444BDC">
              <w:rPr>
                <w:rFonts w:ascii="Corbel" w:hAnsi="Corbel" w:cs="Calibri"/>
              </w:rPr>
              <w:t>partnerów</w:t>
            </w:r>
            <w:proofErr w:type="spellEnd"/>
            <w:r w:rsidRPr="00444BDC">
              <w:rPr>
                <w:rFonts w:ascii="Corbel" w:hAnsi="Corbel" w:cs="Calibri"/>
              </w:rPr>
              <w:t xml:space="preserve">) </w:t>
            </w:r>
          </w:p>
          <w:p w14:paraId="48B0B99F" w14:textId="77777777" w:rsidR="00964000" w:rsidRPr="0028296B" w:rsidRDefault="00964000" w:rsidP="003831A9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Udział w zyskach i stratach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3ECDF003" w14:textId="77777777" w:rsidR="00964000" w:rsidRPr="00444BDC" w:rsidRDefault="00964000" w:rsidP="003831A9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reprezentowania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prowadzenia spraw </w:t>
            </w:r>
            <w:proofErr w:type="spellStart"/>
            <w:r w:rsidRPr="00444BDC">
              <w:rPr>
                <w:rFonts w:ascii="Corbel" w:hAnsi="Corbel" w:cs="Calibri"/>
              </w:rPr>
              <w:t>spółki</w:t>
            </w:r>
            <w:proofErr w:type="spellEnd"/>
            <w:r w:rsidRPr="00444BDC">
              <w:rPr>
                <w:rFonts w:ascii="Corbel" w:hAnsi="Corbel" w:cs="Calibri"/>
              </w:rPr>
              <w:t xml:space="preserve"> (</w:t>
            </w:r>
            <w:proofErr w:type="spellStart"/>
            <w:r w:rsidRPr="00444BDC">
              <w:rPr>
                <w:rFonts w:ascii="Corbel" w:hAnsi="Corbel" w:cs="Calibri"/>
              </w:rPr>
              <w:t>zarząd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spółki</w:t>
            </w:r>
            <w:proofErr w:type="spellEnd"/>
            <w:r w:rsidRPr="00444BDC">
              <w:rPr>
                <w:rFonts w:ascii="Corbel" w:hAnsi="Corbel" w:cs="Calibri"/>
              </w:rPr>
              <w:t xml:space="preserve"> jako </w:t>
            </w:r>
            <w:proofErr w:type="spellStart"/>
            <w:r w:rsidRPr="00444BDC">
              <w:rPr>
                <w:rFonts w:ascii="Corbel" w:hAnsi="Corbel" w:cs="Calibri"/>
              </w:rPr>
              <w:t>wyjątek</w:t>
            </w:r>
            <w:proofErr w:type="spellEnd"/>
            <w:r w:rsidRPr="00444BDC">
              <w:rPr>
                <w:rFonts w:ascii="Corbel" w:hAnsi="Corbel" w:cs="Calibri"/>
              </w:rPr>
              <w:t xml:space="preserve">) </w:t>
            </w:r>
          </w:p>
          <w:p w14:paraId="7D7D8877" w14:textId="77777777" w:rsidR="00964000" w:rsidRPr="0028296B" w:rsidRDefault="00964000" w:rsidP="003831A9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Przyczyny </w:t>
            </w:r>
            <w:proofErr w:type="spellStart"/>
            <w:r w:rsidRPr="0028296B">
              <w:rPr>
                <w:rFonts w:ascii="Corbel" w:hAnsi="Corbel" w:cs="Calibri"/>
              </w:rPr>
              <w:t>rozwiązania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</w:t>
            </w:r>
            <w:proofErr w:type="spellStart"/>
            <w:r w:rsidRPr="0028296B">
              <w:rPr>
                <w:rFonts w:ascii="Corbel" w:hAnsi="Corbel" w:cs="Calibri"/>
              </w:rPr>
              <w:t>postępowanie</w:t>
            </w:r>
            <w:proofErr w:type="spellEnd"/>
            <w:r w:rsidRPr="0028296B">
              <w:rPr>
                <w:rFonts w:ascii="Corbel" w:hAnsi="Corbel" w:cs="Calibri"/>
              </w:rPr>
              <w:t xml:space="preserve"> likwidacyjne </w:t>
            </w:r>
          </w:p>
        </w:tc>
      </w:tr>
      <w:tr w:rsidR="00964000" w:rsidRPr="00AC45DA" w14:paraId="178FA503" w14:textId="77777777" w:rsidTr="003831A9">
        <w:trPr>
          <w:trHeight w:val="340"/>
        </w:trPr>
        <w:tc>
          <w:tcPr>
            <w:tcW w:w="9639" w:type="dxa"/>
          </w:tcPr>
          <w:p w14:paraId="34850CE7" w14:textId="4762D09C" w:rsidR="00964000" w:rsidRPr="0028296B" w:rsidRDefault="00964000" w:rsidP="003831A9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8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komandytowo-akcyjna </w:t>
            </w:r>
          </w:p>
          <w:p w14:paraId="6F4CDB79" w14:textId="77777777" w:rsidR="00964000" w:rsidRPr="00444BDC" w:rsidRDefault="00964000" w:rsidP="003831A9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komandytowej (ze </w:t>
            </w:r>
            <w:proofErr w:type="spellStart"/>
            <w:r w:rsidRPr="0028296B">
              <w:rPr>
                <w:rFonts w:ascii="Corbel" w:hAnsi="Corbel" w:cs="Calibri"/>
              </w:rPr>
              <w:t>szczególnym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uwzględnieniem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dwóch</w:t>
            </w:r>
            <w:proofErr w:type="spellEnd"/>
            <w:r w:rsidRPr="00444BDC">
              <w:rPr>
                <w:rFonts w:ascii="Corbel" w:hAnsi="Corbel" w:cs="Calibri"/>
              </w:rPr>
              <w:t xml:space="preserve"> kategorii</w:t>
            </w:r>
            <w:r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wspólników</w:t>
            </w:r>
            <w:proofErr w:type="spellEnd"/>
            <w:r w:rsidRPr="00444BDC">
              <w:rPr>
                <w:rFonts w:ascii="Corbel" w:hAnsi="Corbel" w:cs="Calibri"/>
              </w:rPr>
              <w:t xml:space="preserve"> i ich </w:t>
            </w:r>
            <w:proofErr w:type="spellStart"/>
            <w:r w:rsidRPr="00444BDC">
              <w:rPr>
                <w:rFonts w:ascii="Corbel" w:hAnsi="Corbel" w:cs="Calibri"/>
              </w:rPr>
              <w:t>różnorodnej</w:t>
            </w:r>
            <w:proofErr w:type="spellEnd"/>
            <w:r w:rsidRPr="00444BDC">
              <w:rPr>
                <w:rFonts w:ascii="Corbel" w:hAnsi="Corbel" w:cs="Calibri"/>
              </w:rPr>
              <w:t xml:space="preserve"> pozycji prawnej) </w:t>
            </w:r>
          </w:p>
          <w:p w14:paraId="728C9DD3" w14:textId="77777777" w:rsidR="00964000" w:rsidRPr="00444BDC" w:rsidRDefault="00964000" w:rsidP="003831A9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Sposób</w:t>
            </w:r>
            <w:proofErr w:type="spellEnd"/>
            <w:r w:rsidRPr="0028296B">
              <w:rPr>
                <w:rFonts w:ascii="Corbel" w:hAnsi="Corbel" w:cs="Calibri"/>
              </w:rPr>
              <w:t xml:space="preserve"> regulacji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komandytowo-akcyjnej </w:t>
            </w:r>
            <w:r w:rsidRPr="00444BDC">
              <w:rPr>
                <w:rFonts w:ascii="Corbel" w:hAnsi="Corbel" w:cs="Calibri"/>
              </w:rPr>
              <w:t xml:space="preserve">(stosowanie </w:t>
            </w:r>
            <w:proofErr w:type="spellStart"/>
            <w:r w:rsidRPr="00444BDC">
              <w:rPr>
                <w:rFonts w:ascii="Corbel" w:hAnsi="Corbel" w:cs="Calibri"/>
              </w:rPr>
              <w:t>przepisów</w:t>
            </w:r>
            <w:proofErr w:type="spellEnd"/>
            <w:r w:rsidRPr="00444BDC">
              <w:rPr>
                <w:rFonts w:ascii="Corbel" w:hAnsi="Corbel" w:cs="Calibri"/>
              </w:rPr>
              <w:t xml:space="preserve"> o </w:t>
            </w:r>
            <w:proofErr w:type="spellStart"/>
            <w:r w:rsidRPr="00444BDC">
              <w:rPr>
                <w:rFonts w:ascii="Corbel" w:hAnsi="Corbel" w:cs="Calibri"/>
              </w:rPr>
              <w:t>spółce</w:t>
            </w:r>
            <w:proofErr w:type="spellEnd"/>
            <w:r w:rsidRPr="00444BDC">
              <w:rPr>
                <w:rFonts w:ascii="Corbel" w:hAnsi="Corbel" w:cs="Calibri"/>
              </w:rPr>
              <w:t xml:space="preserve"> jawnej i </w:t>
            </w:r>
            <w:proofErr w:type="spellStart"/>
            <w:r w:rsidRPr="00444BDC">
              <w:rPr>
                <w:rFonts w:ascii="Corbel" w:hAnsi="Corbel" w:cs="Calibri"/>
              </w:rPr>
              <w:t>spółce</w:t>
            </w:r>
            <w:proofErr w:type="spellEnd"/>
            <w:r w:rsidRPr="00444BDC">
              <w:rPr>
                <w:rFonts w:ascii="Corbel" w:hAnsi="Corbel" w:cs="Calibri"/>
              </w:rPr>
              <w:t xml:space="preserve"> akcyjnej) </w:t>
            </w:r>
          </w:p>
        </w:tc>
      </w:tr>
      <w:tr w:rsidR="00964000" w:rsidRPr="00AC45DA" w14:paraId="1E55BE4A" w14:textId="77777777" w:rsidTr="003831A9">
        <w:trPr>
          <w:trHeight w:val="340"/>
        </w:trPr>
        <w:tc>
          <w:tcPr>
            <w:tcW w:w="9639" w:type="dxa"/>
          </w:tcPr>
          <w:p w14:paraId="7CBA1337" w14:textId="092A4855" w:rsidR="00964000" w:rsidRPr="0028296B" w:rsidRDefault="00964000" w:rsidP="003831A9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9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z ograniczoną </w:t>
            </w:r>
            <w:proofErr w:type="spellStart"/>
            <w:r w:rsidRPr="0028296B">
              <w:rPr>
                <w:rFonts w:ascii="Corbel" w:hAnsi="Corbel" w:cs="Calibri"/>
              </w:rPr>
              <w:t>odpowiedzialnościa</w:t>
            </w:r>
            <w:proofErr w:type="spellEnd"/>
            <w:r w:rsidRPr="0028296B">
              <w:rPr>
                <w:rFonts w:ascii="Corbel" w:hAnsi="Corbel" w:cs="Calibri"/>
              </w:rPr>
              <w:t xml:space="preserve">̨ </w:t>
            </w:r>
          </w:p>
          <w:p w14:paraId="09802EDA" w14:textId="77777777" w:rsidR="00964000" w:rsidRPr="0028296B" w:rsidRDefault="00964000" w:rsidP="003831A9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Istota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z o.o. jako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kapitałowej </w:t>
            </w:r>
          </w:p>
          <w:p w14:paraId="15921D11" w14:textId="77777777" w:rsidR="00964000" w:rsidRPr="0028296B" w:rsidRDefault="00964000" w:rsidP="003831A9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2171CDAD" w14:textId="77777777" w:rsidR="00964000" w:rsidRPr="0028296B" w:rsidRDefault="00964000" w:rsidP="003831A9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lastRenderedPageBreak/>
              <w:t xml:space="preserve">Kapitał zakładowy </w:t>
            </w:r>
          </w:p>
          <w:p w14:paraId="25EC17AD" w14:textId="77777777" w:rsidR="00964000" w:rsidRPr="0028296B" w:rsidRDefault="00964000" w:rsidP="003831A9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Prawa i </w:t>
            </w:r>
            <w:proofErr w:type="spellStart"/>
            <w:r w:rsidRPr="0028296B">
              <w:rPr>
                <w:rFonts w:ascii="Corbel" w:hAnsi="Corbel" w:cs="Calibri"/>
              </w:rPr>
              <w:t>obowiązki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wspólników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6D5519AB" w14:textId="77777777" w:rsidR="00964000" w:rsidRPr="0028296B" w:rsidRDefault="00964000" w:rsidP="003831A9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Organy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74C69C72" w14:textId="77777777" w:rsidR="00964000" w:rsidRPr="0028296B" w:rsidRDefault="00964000" w:rsidP="003831A9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Odpowiedzialnośc</w:t>
            </w:r>
            <w:proofErr w:type="spellEnd"/>
            <w:r w:rsidRPr="0028296B">
              <w:rPr>
                <w:rFonts w:ascii="Corbel" w:hAnsi="Corbel" w:cs="Calibri"/>
              </w:rPr>
              <w:t xml:space="preserve">́ cywilnoprawna w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z o.o. </w:t>
            </w:r>
          </w:p>
          <w:p w14:paraId="026CADD7" w14:textId="77777777" w:rsidR="00964000" w:rsidRPr="004D407D" w:rsidRDefault="00964000" w:rsidP="003831A9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Rozwiązanie</w:t>
            </w:r>
            <w:proofErr w:type="spellEnd"/>
            <w:r w:rsidRPr="0028296B">
              <w:rPr>
                <w:rFonts w:ascii="Corbel" w:hAnsi="Corbel" w:cs="Calibri"/>
              </w:rPr>
              <w:t xml:space="preserve"> i likwidacja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</w:tc>
      </w:tr>
      <w:tr w:rsidR="00964000" w:rsidRPr="00AC45DA" w14:paraId="398C10E4" w14:textId="77777777" w:rsidTr="003831A9">
        <w:trPr>
          <w:trHeight w:val="340"/>
        </w:trPr>
        <w:tc>
          <w:tcPr>
            <w:tcW w:w="9639" w:type="dxa"/>
          </w:tcPr>
          <w:p w14:paraId="5A71E4AA" w14:textId="5461798C" w:rsidR="00964000" w:rsidRPr="0028296B" w:rsidRDefault="00964000" w:rsidP="003831A9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W</w:t>
            </w:r>
            <w:r w:rsidR="00851D38">
              <w:rPr>
                <w:rFonts w:ascii="Corbel" w:hAnsi="Corbel"/>
              </w:rPr>
              <w:t>10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akcyjna </w:t>
            </w:r>
          </w:p>
          <w:p w14:paraId="5E5E3F0C" w14:textId="77777777" w:rsidR="00964000" w:rsidRPr="0028296B" w:rsidRDefault="00964000" w:rsidP="003831A9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Istota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akcyjnej jako korporacji otwartej </w:t>
            </w:r>
          </w:p>
          <w:p w14:paraId="60A5A1C6" w14:textId="77777777" w:rsidR="00964000" w:rsidRPr="0028296B" w:rsidRDefault="00964000" w:rsidP="003831A9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4D3C10C8" w14:textId="77777777" w:rsidR="00964000" w:rsidRPr="0028296B" w:rsidRDefault="00964000" w:rsidP="003831A9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Kapitał akcyjny </w:t>
            </w:r>
          </w:p>
          <w:p w14:paraId="145C990F" w14:textId="77777777" w:rsidR="00964000" w:rsidRPr="0028296B" w:rsidRDefault="00964000" w:rsidP="003831A9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Akcje </w:t>
            </w:r>
          </w:p>
          <w:p w14:paraId="3F68841B" w14:textId="77777777" w:rsidR="00964000" w:rsidRPr="0028296B" w:rsidRDefault="00964000" w:rsidP="003831A9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Organy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27A0C75E" w14:textId="77777777" w:rsidR="00964000" w:rsidRPr="0028296B" w:rsidRDefault="00964000" w:rsidP="003831A9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Odpowiedzialnośc</w:t>
            </w:r>
            <w:proofErr w:type="spellEnd"/>
            <w:r w:rsidRPr="0028296B">
              <w:rPr>
                <w:rFonts w:ascii="Corbel" w:hAnsi="Corbel" w:cs="Calibri"/>
              </w:rPr>
              <w:t xml:space="preserve">́ cywilnoprawna w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akcyjnej </w:t>
            </w:r>
          </w:p>
          <w:p w14:paraId="5E0D2688" w14:textId="4E7EFB3D" w:rsidR="00851D38" w:rsidRPr="003831A9" w:rsidRDefault="00964000" w:rsidP="003831A9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ind w:left="357" w:hanging="357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Rozwiązanie</w:t>
            </w:r>
            <w:proofErr w:type="spellEnd"/>
            <w:r w:rsidRPr="0028296B">
              <w:rPr>
                <w:rFonts w:ascii="Corbel" w:hAnsi="Corbel" w:cs="Calibri"/>
              </w:rPr>
              <w:t xml:space="preserve"> i likwidacja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</w:tc>
      </w:tr>
      <w:tr w:rsidR="00851D38" w:rsidRPr="00AC45DA" w14:paraId="15481EC3" w14:textId="77777777" w:rsidTr="003831A9">
        <w:trPr>
          <w:trHeight w:val="340"/>
        </w:trPr>
        <w:tc>
          <w:tcPr>
            <w:tcW w:w="9639" w:type="dxa"/>
          </w:tcPr>
          <w:p w14:paraId="07F6210B" w14:textId="3017A613" w:rsidR="00851D38" w:rsidRDefault="00851D38" w:rsidP="003831A9">
            <w:pPr>
              <w:pStyle w:val="NormalnyWeb"/>
              <w:spacing w:before="0" w:beforeAutospacing="0" w:after="0" w:afterAutospacing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W11 – Prosta Spółka Akcyjna </w:t>
            </w:r>
          </w:p>
          <w:p w14:paraId="51BC807E" w14:textId="311CE705" w:rsidR="00851D38" w:rsidRDefault="00851D38" w:rsidP="003831A9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Istota spółki</w:t>
            </w:r>
          </w:p>
          <w:p w14:paraId="328A7865" w14:textId="68F10971" w:rsidR="00851D38" w:rsidRDefault="00851D38" w:rsidP="003831A9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Tryb tworzenia </w:t>
            </w:r>
          </w:p>
          <w:p w14:paraId="74CE84DF" w14:textId="3A822E23" w:rsidR="00851D38" w:rsidRDefault="00851D38" w:rsidP="003831A9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Kapitał akcyjny</w:t>
            </w:r>
          </w:p>
          <w:p w14:paraId="7C93C4B9" w14:textId="449F5AC0" w:rsidR="00851D38" w:rsidRDefault="00851D38" w:rsidP="003831A9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Ograny spółki – model monistyczny i dualistyczny</w:t>
            </w:r>
          </w:p>
          <w:p w14:paraId="304457ED" w14:textId="00D804EB" w:rsidR="00851D38" w:rsidRDefault="00851D38" w:rsidP="003831A9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Odpowiedzialność cywilnoprawna w prostej spółce akcyjnej </w:t>
            </w:r>
          </w:p>
          <w:p w14:paraId="52294BA7" w14:textId="0CAAEEC0" w:rsidR="00851D38" w:rsidRPr="00851D38" w:rsidRDefault="00851D38" w:rsidP="003831A9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Rozwiązanie i likwidacja spółki</w:t>
            </w:r>
          </w:p>
        </w:tc>
      </w:tr>
      <w:tr w:rsidR="00964000" w:rsidRPr="00AC45DA" w14:paraId="7EE3B97B" w14:textId="77777777" w:rsidTr="003831A9">
        <w:trPr>
          <w:trHeight w:val="340"/>
        </w:trPr>
        <w:tc>
          <w:tcPr>
            <w:tcW w:w="9639" w:type="dxa"/>
          </w:tcPr>
          <w:p w14:paraId="4D70BA5E" w14:textId="56803BD2" w:rsidR="00964000" w:rsidRPr="0028296B" w:rsidRDefault="00964000" w:rsidP="003831A9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W1</w:t>
            </w:r>
            <w:r w:rsidR="00851D38">
              <w:rPr>
                <w:rFonts w:ascii="Corbel" w:hAnsi="Corbel"/>
              </w:rPr>
              <w:t>2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Umowy handlowe </w:t>
            </w:r>
          </w:p>
          <w:p w14:paraId="78AA832F" w14:textId="77777777" w:rsidR="00964000" w:rsidRPr="0028296B" w:rsidRDefault="00964000" w:rsidP="003831A9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Zawieranie </w:t>
            </w:r>
            <w:proofErr w:type="spellStart"/>
            <w:r w:rsidRPr="0028296B">
              <w:rPr>
                <w:rFonts w:ascii="Corbel" w:hAnsi="Corbel" w:cs="Calibri"/>
              </w:rPr>
              <w:t>umów</w:t>
            </w:r>
            <w:proofErr w:type="spellEnd"/>
            <w:r w:rsidRPr="0028296B">
              <w:rPr>
                <w:rFonts w:ascii="Corbel" w:hAnsi="Corbel" w:cs="Calibri"/>
              </w:rPr>
              <w:t xml:space="preserve"> w obrocie gospodarczym </w:t>
            </w:r>
          </w:p>
          <w:p w14:paraId="40779683" w14:textId="77777777" w:rsidR="00964000" w:rsidRPr="00444BDC" w:rsidRDefault="00964000" w:rsidP="003831A9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</w:t>
            </w:r>
            <w:proofErr w:type="spellStart"/>
            <w:r w:rsidRPr="0028296B">
              <w:rPr>
                <w:rFonts w:ascii="Corbel" w:hAnsi="Corbel" w:cs="Calibri"/>
              </w:rPr>
              <w:t>sprzedaży</w:t>
            </w:r>
            <w:proofErr w:type="spellEnd"/>
            <w:r w:rsidRPr="0028296B">
              <w:rPr>
                <w:rFonts w:ascii="Corbel" w:hAnsi="Corbel" w:cs="Calibri"/>
              </w:rPr>
              <w:t xml:space="preserve"> (w tym umowa </w:t>
            </w:r>
            <w:proofErr w:type="spellStart"/>
            <w:r w:rsidRPr="0028296B">
              <w:rPr>
                <w:rFonts w:ascii="Corbel" w:hAnsi="Corbel" w:cs="Calibri"/>
              </w:rPr>
              <w:t>sprzedaży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towarów</w:t>
            </w:r>
            <w:proofErr w:type="spellEnd"/>
            <w:r w:rsidRPr="00444BDC">
              <w:rPr>
                <w:rFonts w:ascii="Corbel" w:hAnsi="Corbel" w:cs="Calibri"/>
              </w:rPr>
              <w:t xml:space="preserve"> i umowa </w:t>
            </w:r>
            <w:proofErr w:type="spellStart"/>
            <w:r w:rsidRPr="00444BDC">
              <w:rPr>
                <w:rFonts w:ascii="Corbel" w:hAnsi="Corbel" w:cs="Calibri"/>
              </w:rPr>
              <w:t>sprzedaży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przedsiębiorstwa</w:t>
            </w:r>
            <w:proofErr w:type="spellEnd"/>
            <w:r w:rsidRPr="00444BDC">
              <w:rPr>
                <w:rFonts w:ascii="Corbel" w:hAnsi="Corbel" w:cs="Calibri"/>
              </w:rPr>
              <w:t xml:space="preserve">) </w:t>
            </w:r>
          </w:p>
          <w:p w14:paraId="46D603EB" w14:textId="77777777" w:rsidR="00964000" w:rsidRPr="0028296B" w:rsidRDefault="00964000" w:rsidP="003831A9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dostawy i kontraktacji </w:t>
            </w:r>
          </w:p>
          <w:p w14:paraId="1B613088" w14:textId="77777777" w:rsidR="00964000" w:rsidRPr="0028296B" w:rsidRDefault="00964000" w:rsidP="003831A9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kredytu bankowego </w:t>
            </w:r>
          </w:p>
          <w:p w14:paraId="7A8F82EE" w14:textId="77777777" w:rsidR="00964000" w:rsidRPr="0028296B" w:rsidRDefault="00964000" w:rsidP="003831A9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komisu i umowa agencyjna </w:t>
            </w:r>
          </w:p>
          <w:p w14:paraId="6E9EE722" w14:textId="77777777" w:rsidR="00964000" w:rsidRPr="0028296B" w:rsidRDefault="00964000" w:rsidP="003831A9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dealerska </w:t>
            </w:r>
          </w:p>
          <w:p w14:paraId="6115FB29" w14:textId="77777777" w:rsidR="00964000" w:rsidRPr="0028296B" w:rsidRDefault="00964000" w:rsidP="003831A9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franchisingu </w:t>
            </w:r>
          </w:p>
          <w:p w14:paraId="23513ED2" w14:textId="77777777" w:rsidR="00964000" w:rsidRPr="0028296B" w:rsidRDefault="00964000" w:rsidP="003831A9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factoringu </w:t>
            </w:r>
          </w:p>
        </w:tc>
      </w:tr>
      <w:tr w:rsidR="00964000" w:rsidRPr="00AC45DA" w14:paraId="64696E93" w14:textId="77777777" w:rsidTr="003831A9">
        <w:trPr>
          <w:trHeight w:val="340"/>
        </w:trPr>
        <w:tc>
          <w:tcPr>
            <w:tcW w:w="9639" w:type="dxa"/>
          </w:tcPr>
          <w:p w14:paraId="014F908F" w14:textId="29CB7E34" w:rsidR="00964000" w:rsidRPr="00021DE2" w:rsidRDefault="00964000" w:rsidP="003831A9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W1</w:t>
            </w:r>
            <w:r w:rsidR="00851D38">
              <w:rPr>
                <w:rFonts w:ascii="Corbel" w:hAnsi="Corbel"/>
              </w:rPr>
              <w:t>3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Prawo </w:t>
            </w:r>
            <w:proofErr w:type="spellStart"/>
            <w:r w:rsidRPr="0028296B">
              <w:rPr>
                <w:rFonts w:ascii="Corbel" w:hAnsi="Corbel" w:cs="Calibri"/>
              </w:rPr>
              <w:t>upadłościowe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r>
              <w:rPr>
                <w:rFonts w:ascii="Corbel" w:hAnsi="Corbel" w:cs="Calibri"/>
              </w:rPr>
              <w:t>i prawo restrukturyzacyjne – wybrane zagadnienia</w:t>
            </w:r>
            <w:r w:rsidRPr="00444BDC">
              <w:rPr>
                <w:rFonts w:ascii="Corbel" w:hAnsi="Corbel" w:cs="Calibri"/>
              </w:rPr>
              <w:t xml:space="preserve"> </w:t>
            </w:r>
          </w:p>
        </w:tc>
      </w:tr>
      <w:tr w:rsidR="00964000" w:rsidRPr="00AC45DA" w14:paraId="0F6214F0" w14:textId="77777777" w:rsidTr="003831A9">
        <w:trPr>
          <w:trHeight w:val="340"/>
        </w:trPr>
        <w:tc>
          <w:tcPr>
            <w:tcW w:w="9639" w:type="dxa"/>
          </w:tcPr>
          <w:p w14:paraId="3BC3F930" w14:textId="107EBD1A" w:rsidR="00964000" w:rsidRPr="0028296B" w:rsidRDefault="00964000" w:rsidP="003831A9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W1</w:t>
            </w:r>
            <w:r w:rsidR="00851D38">
              <w:rPr>
                <w:rFonts w:ascii="Corbel" w:hAnsi="Corbel"/>
              </w:rPr>
              <w:t>4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Rozstrzyganie </w:t>
            </w:r>
            <w:proofErr w:type="spellStart"/>
            <w:r w:rsidRPr="0028296B">
              <w:rPr>
                <w:rFonts w:ascii="Corbel" w:hAnsi="Corbel" w:cs="Calibri"/>
              </w:rPr>
              <w:t>sporów</w:t>
            </w:r>
            <w:proofErr w:type="spellEnd"/>
            <w:r w:rsidRPr="0028296B">
              <w:rPr>
                <w:rFonts w:ascii="Corbel" w:hAnsi="Corbel" w:cs="Calibri"/>
              </w:rPr>
              <w:t xml:space="preserve"> w obrocie handlowym </w:t>
            </w:r>
          </w:p>
          <w:p w14:paraId="683B6813" w14:textId="77777777" w:rsidR="00964000" w:rsidRPr="0028296B" w:rsidRDefault="00964000" w:rsidP="003831A9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Polubowne </w:t>
            </w:r>
            <w:proofErr w:type="spellStart"/>
            <w:r w:rsidRPr="0028296B">
              <w:rPr>
                <w:rFonts w:ascii="Corbel" w:hAnsi="Corbel" w:cs="Calibri"/>
              </w:rPr>
              <w:t>rozwiązywanie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sporów</w:t>
            </w:r>
            <w:proofErr w:type="spellEnd"/>
            <w:r w:rsidRPr="0028296B">
              <w:rPr>
                <w:rFonts w:ascii="Corbel" w:hAnsi="Corbel" w:cs="Calibri"/>
              </w:rPr>
              <w:t xml:space="preserve"> (ADR) </w:t>
            </w:r>
          </w:p>
          <w:p w14:paraId="4A147F3D" w14:textId="77777777" w:rsidR="00964000" w:rsidRPr="0028296B" w:rsidRDefault="00964000" w:rsidP="003831A9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sądowego</w:t>
            </w:r>
            <w:proofErr w:type="spellEnd"/>
            <w:r w:rsidRPr="0028296B">
              <w:rPr>
                <w:rFonts w:ascii="Corbel" w:hAnsi="Corbel" w:cs="Calibri"/>
              </w:rPr>
              <w:t xml:space="preserve"> rozstrzygania </w:t>
            </w:r>
            <w:proofErr w:type="spellStart"/>
            <w:r w:rsidRPr="0028296B">
              <w:rPr>
                <w:rFonts w:ascii="Corbel" w:hAnsi="Corbel" w:cs="Calibri"/>
              </w:rPr>
              <w:t>sporów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</w:tc>
      </w:tr>
      <w:tr w:rsidR="00964000" w:rsidRPr="00AC45DA" w14:paraId="20F4DD7B" w14:textId="77777777" w:rsidTr="003831A9">
        <w:trPr>
          <w:trHeight w:val="340"/>
        </w:trPr>
        <w:tc>
          <w:tcPr>
            <w:tcW w:w="9639" w:type="dxa"/>
          </w:tcPr>
          <w:p w14:paraId="40CA037E" w14:textId="6E31D3A5" w:rsidR="00964000" w:rsidRPr="0028296B" w:rsidRDefault="00964000" w:rsidP="003831A9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W1</w:t>
            </w:r>
            <w:r w:rsidR="00851D38">
              <w:rPr>
                <w:rFonts w:ascii="Corbel" w:hAnsi="Corbel"/>
              </w:rPr>
              <w:t>5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Wybrane zagadnienia tzw. </w:t>
            </w:r>
            <w:proofErr w:type="spellStart"/>
            <w:r w:rsidRPr="0028296B">
              <w:rPr>
                <w:rFonts w:ascii="Corbel" w:hAnsi="Corbel" w:cs="Calibri"/>
              </w:rPr>
              <w:t>międzynarodowego</w:t>
            </w:r>
            <w:proofErr w:type="spellEnd"/>
            <w:r w:rsidRPr="0028296B">
              <w:rPr>
                <w:rFonts w:ascii="Corbel" w:hAnsi="Corbel" w:cs="Calibri"/>
              </w:rPr>
              <w:t xml:space="preserve"> prawa handlowego </w:t>
            </w:r>
          </w:p>
        </w:tc>
      </w:tr>
    </w:tbl>
    <w:p w14:paraId="63996BC0" w14:textId="77777777" w:rsidR="0085747A" w:rsidRPr="00B169DF" w:rsidRDefault="0085747A" w:rsidP="003831A9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3831A9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030E96E4" w:rsidR="0085747A" w:rsidRDefault="003831A9" w:rsidP="003831A9">
      <w:pPr>
        <w:pStyle w:val="Akapitzlist"/>
        <w:spacing w:after="0" w:line="240" w:lineRule="auto"/>
        <w:ind w:left="1080"/>
        <w:contextualSpacing w:val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14:paraId="12165122" w14:textId="77777777" w:rsidR="003831A9" w:rsidRPr="00B169DF" w:rsidRDefault="003831A9" w:rsidP="003831A9">
      <w:pPr>
        <w:pStyle w:val="Akapitzlist"/>
        <w:spacing w:after="0" w:line="240" w:lineRule="auto"/>
        <w:ind w:left="1080"/>
        <w:contextualSpacing w:val="0"/>
        <w:rPr>
          <w:rFonts w:ascii="Corbel" w:hAnsi="Corbel"/>
          <w:sz w:val="24"/>
          <w:szCs w:val="24"/>
        </w:rPr>
      </w:pPr>
    </w:p>
    <w:p w14:paraId="37C7DEEC" w14:textId="77777777" w:rsidR="0085747A" w:rsidRPr="00B169DF" w:rsidRDefault="009F4610" w:rsidP="003831A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1ADFBDB" w14:textId="77777777" w:rsidR="0085747A" w:rsidRPr="00B169DF" w:rsidRDefault="0085747A" w:rsidP="003831A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A879C4" w14:textId="77777777" w:rsidR="00851D38" w:rsidRPr="009714B8" w:rsidRDefault="00851D38" w:rsidP="003831A9">
      <w:pPr>
        <w:pStyle w:val="Punktygwne"/>
        <w:spacing w:before="0" w:after="0"/>
        <w:ind w:left="426"/>
        <w:jc w:val="both"/>
        <w:rPr>
          <w:rFonts w:ascii="Corbel" w:hAnsi="Corbel"/>
          <w:b w:val="0"/>
          <w:iCs/>
          <w:smallCaps w:val="0"/>
          <w:szCs w:val="24"/>
        </w:rPr>
      </w:pPr>
      <w:r w:rsidRPr="009714B8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</w:t>
      </w:r>
      <w:r>
        <w:rPr>
          <w:rFonts w:ascii="Corbel" w:hAnsi="Corbel"/>
          <w:b w:val="0"/>
          <w:iCs/>
          <w:smallCaps w:val="0"/>
          <w:szCs w:val="24"/>
        </w:rPr>
        <w:t>ą</w:t>
      </w:r>
      <w:r w:rsidRPr="009714B8">
        <w:rPr>
          <w:rFonts w:ascii="Corbel" w:hAnsi="Corbel"/>
          <w:b w:val="0"/>
          <w:iCs/>
          <w:smallCaps w:val="0"/>
          <w:szCs w:val="24"/>
        </w:rPr>
        <w:t>,</w:t>
      </w:r>
      <w:r>
        <w:rPr>
          <w:rFonts w:ascii="Corbel" w:hAnsi="Corbel"/>
          <w:b w:val="0"/>
          <w:iCs/>
          <w:smallCaps w:val="0"/>
          <w:szCs w:val="24"/>
        </w:rPr>
        <w:t xml:space="preserve"> </w:t>
      </w:r>
      <w:r w:rsidRPr="009714B8">
        <w:rPr>
          <w:rFonts w:ascii="Corbel" w:hAnsi="Corbel"/>
          <w:b w:val="0"/>
          <w:iCs/>
          <w:smallCaps w:val="0"/>
          <w:szCs w:val="24"/>
        </w:rPr>
        <w:t>dyskusja</w:t>
      </w:r>
    </w:p>
    <w:p w14:paraId="2F33D2BA" w14:textId="77777777" w:rsidR="00E960BB" w:rsidRPr="00B169DF" w:rsidRDefault="00E960BB" w:rsidP="003831A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2B3AB0" w14:textId="77777777" w:rsidR="003831A9" w:rsidRDefault="003831A9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7228032F" w14:textId="61BF54F6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51005" w:rsidRPr="00AC45DA" w14:paraId="70859DA9" w14:textId="77777777" w:rsidTr="003831A9">
        <w:tc>
          <w:tcPr>
            <w:tcW w:w="1962" w:type="dxa"/>
            <w:vAlign w:val="center"/>
          </w:tcPr>
          <w:p w14:paraId="213496E1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98CF234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AC45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F34A522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1AFE717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44119C0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C45D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C45D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51005" w:rsidRPr="00AC45DA" w14:paraId="1CCCEF06" w14:textId="77777777" w:rsidTr="003831A9">
        <w:trPr>
          <w:trHeight w:val="343"/>
        </w:trPr>
        <w:tc>
          <w:tcPr>
            <w:tcW w:w="1962" w:type="dxa"/>
            <w:vAlign w:val="center"/>
          </w:tcPr>
          <w:p w14:paraId="7F44984C" w14:textId="42C4777D" w:rsidR="00451005" w:rsidRPr="003831A9" w:rsidRDefault="00451005" w:rsidP="003831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  <w:r w:rsidR="003831A9">
              <w:rPr>
                <w:rFonts w:ascii="Corbel" w:hAnsi="Corbel"/>
                <w:b w:val="0"/>
                <w:smallCaps w:val="0"/>
                <w:szCs w:val="24"/>
              </w:rPr>
              <w:t xml:space="preserve"> - </w:t>
            </w:r>
            <w:r w:rsidR="003831A9" w:rsidRPr="003831A9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  <w:vAlign w:val="center"/>
          </w:tcPr>
          <w:p w14:paraId="059390E0" w14:textId="77777777" w:rsidR="00451005" w:rsidRPr="003831A9" w:rsidRDefault="00451005" w:rsidP="003831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  <w:vAlign w:val="center"/>
          </w:tcPr>
          <w:p w14:paraId="09299F32" w14:textId="77777777" w:rsidR="00451005" w:rsidRPr="003831A9" w:rsidRDefault="00451005" w:rsidP="003831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31A9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3831A9">
        <w:trPr>
          <w:trHeight w:val="1020"/>
        </w:trPr>
        <w:tc>
          <w:tcPr>
            <w:tcW w:w="9670" w:type="dxa"/>
            <w:vAlign w:val="center"/>
          </w:tcPr>
          <w:p w14:paraId="2BB5D64F" w14:textId="0692F218" w:rsidR="0085747A" w:rsidRPr="003831A9" w:rsidRDefault="00451005" w:rsidP="003831A9">
            <w:pPr>
              <w:spacing w:after="0" w:line="240" w:lineRule="auto"/>
              <w:rPr>
                <w:rFonts w:eastAsia="Cambria"/>
                <w:sz w:val="24"/>
                <w:szCs w:val="24"/>
              </w:rPr>
            </w:pPr>
            <w:r w:rsidRPr="00CC315B">
              <w:rPr>
                <w:rFonts w:eastAsia="Cambria"/>
                <w:sz w:val="24"/>
                <w:szCs w:val="24"/>
              </w:rPr>
              <w:t>Wynik pozytywny z egzaminu osiąga osoba, która udzieli odpowiedzi poprawnej na co najmniej połowę pytań podczas egzaminu pisemnego. Na ocenę pozytywną należy udzielić przynajmniej 50% poprawnych odpowiedzi.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B169DF" w14:paraId="128DDC9A" w14:textId="77777777" w:rsidTr="003831A9">
        <w:tc>
          <w:tcPr>
            <w:tcW w:w="513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3831A9">
        <w:tc>
          <w:tcPr>
            <w:tcW w:w="513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3A344839" w14:textId="0EDEF303" w:rsidR="0085747A" w:rsidRPr="00B169DF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- 60 godz.</w:t>
            </w:r>
          </w:p>
        </w:tc>
      </w:tr>
      <w:tr w:rsidR="00C61DC5" w:rsidRPr="00B169DF" w14:paraId="2A4AABEF" w14:textId="77777777" w:rsidTr="003831A9">
        <w:tc>
          <w:tcPr>
            <w:tcW w:w="513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27ACBC1F" w14:textId="183654A3" w:rsidR="00451005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 godz.- udział w konsultacjach,</w:t>
            </w:r>
          </w:p>
          <w:p w14:paraId="28B9B393" w14:textId="4879C4A8" w:rsidR="00451005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20 godz.- udział w spotkaniach realizowanych w ramach koła naukowego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Amicus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Curiae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63CF7F11" w14:textId="772ADEB9" w:rsidR="00C61DC5" w:rsidRPr="00B169DF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godz.- udział w egzaminie.</w:t>
            </w:r>
          </w:p>
        </w:tc>
      </w:tr>
      <w:tr w:rsidR="00C61DC5" w:rsidRPr="00B169DF" w14:paraId="3796D0EB" w14:textId="77777777" w:rsidTr="003831A9">
        <w:tc>
          <w:tcPr>
            <w:tcW w:w="513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03E3072C" w14:textId="6A3B5F71" w:rsidR="00C61DC5" w:rsidRPr="00B169DF" w:rsidRDefault="0045100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egzaminu </w:t>
            </w:r>
            <w:r w:rsidR="003831A9">
              <w:rPr>
                <w:rFonts w:ascii="Corbel" w:hAnsi="Corbel"/>
                <w:sz w:val="24"/>
                <w:szCs w:val="24"/>
              </w:rPr>
              <w:t>9</w:t>
            </w:r>
            <w:r>
              <w:rPr>
                <w:rFonts w:ascii="Corbel" w:hAnsi="Corbel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</w:p>
        </w:tc>
      </w:tr>
      <w:tr w:rsidR="0085747A" w:rsidRPr="00B169DF" w14:paraId="1ADE6CE7" w14:textId="77777777" w:rsidTr="003831A9">
        <w:tc>
          <w:tcPr>
            <w:tcW w:w="513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747719D" w14:textId="77A4D277" w:rsidR="0085747A" w:rsidRPr="00B169DF" w:rsidRDefault="00451005" w:rsidP="00A14D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831A9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071C4E58" w14:textId="77777777" w:rsidTr="003831A9">
        <w:tc>
          <w:tcPr>
            <w:tcW w:w="513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6623D12B" w14:textId="5E86A547" w:rsidR="0085747A" w:rsidRPr="00B169DF" w:rsidRDefault="00451005" w:rsidP="004510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632C6" w14:textId="77777777" w:rsidR="0085747A" w:rsidRPr="00B169DF" w:rsidRDefault="00923D7D" w:rsidP="003831A9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85747A" w:rsidRPr="00B169DF" w14:paraId="638E76A1" w14:textId="77777777" w:rsidTr="003831A9">
        <w:trPr>
          <w:trHeight w:val="397"/>
        </w:trPr>
        <w:tc>
          <w:tcPr>
            <w:tcW w:w="3856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3831A9">
        <w:trPr>
          <w:trHeight w:val="397"/>
        </w:trPr>
        <w:tc>
          <w:tcPr>
            <w:tcW w:w="3856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1674ACA5" w14:textId="77777777" w:rsidR="00A14D25" w:rsidRPr="003831A9" w:rsidRDefault="0085747A" w:rsidP="003831A9">
            <w:pPr>
              <w:pStyle w:val="Punktygwne"/>
              <w:spacing w:before="120" w:after="0"/>
              <w:rPr>
                <w:bCs/>
              </w:rPr>
            </w:pPr>
            <w:r w:rsidRPr="003831A9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  <w:r w:rsidR="008D363D" w:rsidRPr="003831A9">
              <w:rPr>
                <w:bCs/>
              </w:rPr>
              <w:t xml:space="preserve"> </w:t>
            </w:r>
          </w:p>
          <w:p w14:paraId="4D6BF70E" w14:textId="204D35F5" w:rsidR="008D363D" w:rsidRPr="008D363D" w:rsidRDefault="008D363D" w:rsidP="003831A9">
            <w:pPr>
              <w:pStyle w:val="Punktygwne"/>
              <w:spacing w:after="0"/>
              <w:ind w:left="198" w:hanging="198"/>
              <w:rPr>
                <w:rFonts w:ascii="Corbel" w:hAnsi="Corbel"/>
                <w:b w:val="0"/>
                <w:smallCaps w:val="0"/>
                <w:szCs w:val="24"/>
              </w:rPr>
            </w:pPr>
            <w:r w:rsidRPr="008D363D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8D363D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A. </w:t>
            </w:r>
            <w:proofErr w:type="spellStart"/>
            <w:r w:rsidRPr="008D363D">
              <w:rPr>
                <w:rFonts w:ascii="Corbel" w:hAnsi="Corbel"/>
                <w:b w:val="0"/>
                <w:smallCaps w:val="0"/>
                <w:szCs w:val="24"/>
              </w:rPr>
              <w:t>Kidyba</w:t>
            </w:r>
            <w:proofErr w:type="spellEnd"/>
            <w:r w:rsidRPr="008D363D">
              <w:rPr>
                <w:rFonts w:ascii="Corbel" w:hAnsi="Corbel"/>
                <w:b w:val="0"/>
                <w:smallCaps w:val="0"/>
                <w:szCs w:val="24"/>
              </w:rPr>
              <w:t>, Prawo handlowe, wyd. C.H. Beck, Warszawa 202</w:t>
            </w:r>
            <w:r w:rsidR="00A14D2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1FB0F194" w14:textId="29E2696B" w:rsidR="0085747A" w:rsidRDefault="008D363D" w:rsidP="003831A9">
            <w:pPr>
              <w:pStyle w:val="Punktygwne"/>
              <w:spacing w:before="0" w:after="0"/>
              <w:ind w:left="198" w:hanging="198"/>
              <w:rPr>
                <w:rFonts w:ascii="Corbel" w:hAnsi="Corbel"/>
                <w:b w:val="0"/>
                <w:smallCaps w:val="0"/>
                <w:szCs w:val="24"/>
              </w:rPr>
            </w:pPr>
            <w:r w:rsidRPr="008D363D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8D363D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A. Szumański, W. </w:t>
            </w:r>
            <w:proofErr w:type="spellStart"/>
            <w:r w:rsidRPr="008D363D">
              <w:rPr>
                <w:rFonts w:ascii="Corbel" w:hAnsi="Corbel"/>
                <w:b w:val="0"/>
                <w:smallCaps w:val="0"/>
                <w:szCs w:val="24"/>
              </w:rPr>
              <w:t>Pyzioł</w:t>
            </w:r>
            <w:proofErr w:type="spellEnd"/>
            <w:r w:rsidRPr="008D363D">
              <w:rPr>
                <w:rFonts w:ascii="Corbel" w:hAnsi="Corbel"/>
                <w:b w:val="0"/>
                <w:smallCaps w:val="0"/>
                <w:szCs w:val="24"/>
              </w:rPr>
              <w:t>, I. Weiss, Prawo spółek, wyd. C.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D363D">
              <w:rPr>
                <w:rFonts w:ascii="Corbel" w:hAnsi="Corbel"/>
                <w:b w:val="0"/>
                <w:smallCaps w:val="0"/>
                <w:szCs w:val="24"/>
              </w:rPr>
              <w:t>H. Beck, Warszawa 2018</w:t>
            </w:r>
          </w:p>
          <w:p w14:paraId="695FDB08" w14:textId="3C6D2682" w:rsidR="00A14D25" w:rsidRDefault="00A14D25" w:rsidP="003831A9">
            <w:pPr>
              <w:pStyle w:val="Punktygwne"/>
              <w:spacing w:before="0" w:after="0"/>
              <w:ind w:left="198" w:hanging="198"/>
              <w:rPr>
                <w:rFonts w:ascii="Corbel" w:hAnsi="Corbel"/>
                <w:b w:val="0"/>
                <w:smallCaps w:val="0"/>
                <w:szCs w:val="24"/>
              </w:rPr>
            </w:pPr>
            <w:r w:rsidRPr="00A14D25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A14D25">
              <w:rPr>
                <w:rFonts w:ascii="Corbel" w:hAnsi="Corbel"/>
                <w:b w:val="0"/>
                <w:smallCaps w:val="0"/>
                <w:szCs w:val="24"/>
              </w:rPr>
              <w:tab/>
              <w:t>K. Bilewska, A. Chłopecki, Prawo handlowe, Warszawa 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22</w:t>
            </w:r>
          </w:p>
          <w:p w14:paraId="0B544F6A" w14:textId="41F1B63E" w:rsidR="00A14D25" w:rsidRPr="00B169DF" w:rsidRDefault="00A14D25" w:rsidP="008D3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7C055DDE" w14:textId="77777777" w:rsidR="0085747A" w:rsidRPr="003831A9" w:rsidRDefault="0085747A" w:rsidP="00087317">
            <w:pPr>
              <w:pStyle w:val="Punktygwne"/>
              <w:spacing w:before="120" w:after="0"/>
              <w:rPr>
                <w:rFonts w:ascii="Corbel" w:hAnsi="Corbel"/>
                <w:bCs/>
                <w:smallCaps w:val="0"/>
                <w:szCs w:val="24"/>
              </w:rPr>
            </w:pPr>
            <w:r w:rsidRPr="003831A9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656A405" w14:textId="34DF11A2" w:rsidR="00C8185A" w:rsidRPr="00A14D25" w:rsidRDefault="00A14D25" w:rsidP="00087317">
            <w:pPr>
              <w:pStyle w:val="Punktygwne"/>
              <w:spacing w:after="0"/>
              <w:ind w:left="198" w:hanging="19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•</w:t>
            </w: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>Prawo spółek handlowych, red. A. Koch, J. Napierała, Warszawa 2019</w:t>
            </w:r>
          </w:p>
          <w:p w14:paraId="608EF0A0" w14:textId="40918685" w:rsidR="00C8185A" w:rsidRPr="00C8185A" w:rsidRDefault="00A14D25" w:rsidP="00087317">
            <w:pPr>
              <w:pStyle w:val="Punktygwne"/>
              <w:spacing w:before="0" w:after="0"/>
              <w:ind w:left="198" w:hanging="19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•</w:t>
            </w: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>Prawo zobowiązań – umowy nienazwane. System Prawa Prywatnego. Tom 9, red. W.</w:t>
            </w:r>
            <w:r w:rsidR="0008731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J. </w:t>
            </w:r>
            <w:proofErr w:type="spellStart"/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Katner</w:t>
            </w:r>
            <w:proofErr w:type="spellEnd"/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20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23</w:t>
            </w:r>
          </w:p>
          <w:p w14:paraId="5B3DBAAC" w14:textId="5B188048" w:rsidR="00C8185A" w:rsidRDefault="00C8185A" w:rsidP="00087317">
            <w:pPr>
              <w:pStyle w:val="Punktygwne"/>
              <w:spacing w:before="0" w:after="0"/>
              <w:ind w:left="198" w:hanging="19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•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C8185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C8185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C8185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Nieważność uchwały zgromadzenia spółki kapitałowej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C8185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2018.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14:paraId="4596EFF9" w14:textId="37F158CB" w:rsidR="00C8185A" w:rsidRPr="00B169DF" w:rsidRDefault="00C8185A" w:rsidP="00A14D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73CF6" w14:textId="77777777" w:rsidR="003F3BC6" w:rsidRDefault="003F3BC6" w:rsidP="00C16ABF">
      <w:pPr>
        <w:spacing w:after="0" w:line="240" w:lineRule="auto"/>
      </w:pPr>
      <w:r>
        <w:separator/>
      </w:r>
    </w:p>
  </w:endnote>
  <w:endnote w:type="continuationSeparator" w:id="0">
    <w:p w14:paraId="16904D66" w14:textId="77777777" w:rsidR="003F3BC6" w:rsidRDefault="003F3BC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FEC8C" w14:textId="77777777" w:rsidR="003F3BC6" w:rsidRDefault="003F3BC6" w:rsidP="00C16ABF">
      <w:pPr>
        <w:spacing w:after="0" w:line="240" w:lineRule="auto"/>
      </w:pPr>
      <w:r>
        <w:separator/>
      </w:r>
    </w:p>
  </w:footnote>
  <w:footnote w:type="continuationSeparator" w:id="0">
    <w:p w14:paraId="42C63B2A" w14:textId="77777777" w:rsidR="003F3BC6" w:rsidRDefault="003F3BC6" w:rsidP="00C16ABF">
      <w:pPr>
        <w:spacing w:after="0" w:line="240" w:lineRule="auto"/>
      </w:pPr>
      <w:r>
        <w:continuationSeparator/>
      </w:r>
    </w:p>
  </w:footnote>
  <w:footnote w:id="1">
    <w:p w14:paraId="12A3DEFA" w14:textId="77777777" w:rsidR="003C6C40" w:rsidRDefault="003C6C40" w:rsidP="003C6C4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206D4"/>
    <w:multiLevelType w:val="multilevel"/>
    <w:tmpl w:val="3C2E3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60A6572"/>
    <w:multiLevelType w:val="hybridMultilevel"/>
    <w:tmpl w:val="309092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27883"/>
    <w:multiLevelType w:val="multilevel"/>
    <w:tmpl w:val="27B82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9CA29AC"/>
    <w:multiLevelType w:val="multilevel"/>
    <w:tmpl w:val="CB565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C221B7A"/>
    <w:multiLevelType w:val="multilevel"/>
    <w:tmpl w:val="7A2EBF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109B4F9A"/>
    <w:multiLevelType w:val="multilevel"/>
    <w:tmpl w:val="1C0E9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0CA35C9"/>
    <w:multiLevelType w:val="hybridMultilevel"/>
    <w:tmpl w:val="E4064206"/>
    <w:lvl w:ilvl="0" w:tplc="5BF67F08">
      <w:start w:val="1"/>
      <w:numFmt w:val="decimal"/>
      <w:lvlText w:val="%1)"/>
      <w:lvlJc w:val="left"/>
      <w:pPr>
        <w:ind w:left="720" w:hanging="360"/>
      </w:pPr>
      <w:rPr>
        <w:rFonts w:ascii="Corbel" w:eastAsia="Times New Roman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214D3"/>
    <w:multiLevelType w:val="multilevel"/>
    <w:tmpl w:val="31FC0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1AE44C50"/>
    <w:multiLevelType w:val="multilevel"/>
    <w:tmpl w:val="B94AF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B080D"/>
    <w:multiLevelType w:val="hybridMultilevel"/>
    <w:tmpl w:val="FA2E67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63012D"/>
    <w:multiLevelType w:val="hybridMultilevel"/>
    <w:tmpl w:val="B55277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595330"/>
    <w:multiLevelType w:val="multilevel"/>
    <w:tmpl w:val="27FA0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30BE201D"/>
    <w:multiLevelType w:val="multilevel"/>
    <w:tmpl w:val="3DB84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31CA5A2D"/>
    <w:multiLevelType w:val="multilevel"/>
    <w:tmpl w:val="92208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34E20422"/>
    <w:multiLevelType w:val="multilevel"/>
    <w:tmpl w:val="8CD2C4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A8E2024"/>
    <w:multiLevelType w:val="multilevel"/>
    <w:tmpl w:val="9A9CC5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3E020E87"/>
    <w:multiLevelType w:val="hybridMultilevel"/>
    <w:tmpl w:val="EA02F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369E9"/>
    <w:multiLevelType w:val="hybridMultilevel"/>
    <w:tmpl w:val="A052D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650C86"/>
    <w:multiLevelType w:val="multilevel"/>
    <w:tmpl w:val="3AD2D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45FF1510"/>
    <w:multiLevelType w:val="multilevel"/>
    <w:tmpl w:val="B088D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511E360F"/>
    <w:multiLevelType w:val="multilevel"/>
    <w:tmpl w:val="5238B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51B01675"/>
    <w:multiLevelType w:val="hybridMultilevel"/>
    <w:tmpl w:val="9C027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9971A98"/>
    <w:multiLevelType w:val="hybridMultilevel"/>
    <w:tmpl w:val="E0BC1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A2622"/>
    <w:multiLevelType w:val="hybridMultilevel"/>
    <w:tmpl w:val="2FB6E5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F54A05"/>
    <w:multiLevelType w:val="multilevel"/>
    <w:tmpl w:val="EF30B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75772E28"/>
    <w:multiLevelType w:val="multilevel"/>
    <w:tmpl w:val="BF3E4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79F27A72"/>
    <w:multiLevelType w:val="multilevel"/>
    <w:tmpl w:val="6EF42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7A4E4E67"/>
    <w:multiLevelType w:val="hybridMultilevel"/>
    <w:tmpl w:val="EA02F9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BF5857"/>
    <w:multiLevelType w:val="multilevel"/>
    <w:tmpl w:val="B088D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605654035">
    <w:abstractNumId w:val="9"/>
  </w:num>
  <w:num w:numId="2" w16cid:durableId="1941638816">
    <w:abstractNumId w:val="23"/>
  </w:num>
  <w:num w:numId="3" w16cid:durableId="2081172595">
    <w:abstractNumId w:val="18"/>
  </w:num>
  <w:num w:numId="4" w16cid:durableId="1293246149">
    <w:abstractNumId w:val="27"/>
  </w:num>
  <w:num w:numId="5" w16cid:durableId="1565411069">
    <w:abstractNumId w:val="19"/>
  </w:num>
  <w:num w:numId="6" w16cid:durableId="856890986">
    <w:abstractNumId w:val="2"/>
  </w:num>
  <w:num w:numId="7" w16cid:durableId="540283862">
    <w:abstractNumId w:val="4"/>
  </w:num>
  <w:num w:numId="8" w16cid:durableId="1136946069">
    <w:abstractNumId w:val="7"/>
  </w:num>
  <w:num w:numId="9" w16cid:durableId="212471188">
    <w:abstractNumId w:val="10"/>
  </w:num>
  <w:num w:numId="10" w16cid:durableId="1198856455">
    <w:abstractNumId w:val="1"/>
  </w:num>
  <w:num w:numId="11" w16cid:durableId="144205140">
    <w:abstractNumId w:val="22"/>
  </w:num>
  <w:num w:numId="12" w16cid:durableId="1759405166">
    <w:abstractNumId w:val="11"/>
  </w:num>
  <w:num w:numId="13" w16cid:durableId="751898929">
    <w:abstractNumId w:val="6"/>
  </w:num>
  <w:num w:numId="14" w16cid:durableId="719134588">
    <w:abstractNumId w:val="17"/>
  </w:num>
  <w:num w:numId="15" w16cid:durableId="2073960117">
    <w:abstractNumId w:val="25"/>
  </w:num>
  <w:num w:numId="16" w16cid:durableId="1255749404">
    <w:abstractNumId w:val="14"/>
  </w:num>
  <w:num w:numId="17" w16cid:durableId="1422331761">
    <w:abstractNumId w:val="26"/>
  </w:num>
  <w:num w:numId="18" w16cid:durableId="23406012">
    <w:abstractNumId w:val="15"/>
  </w:num>
  <w:num w:numId="19" w16cid:durableId="500776923">
    <w:abstractNumId w:val="16"/>
  </w:num>
  <w:num w:numId="20" w16cid:durableId="1106849994">
    <w:abstractNumId w:val="21"/>
  </w:num>
  <w:num w:numId="21" w16cid:durableId="162740066">
    <w:abstractNumId w:val="8"/>
  </w:num>
  <w:num w:numId="22" w16cid:durableId="1280258210">
    <w:abstractNumId w:val="5"/>
  </w:num>
  <w:num w:numId="23" w16cid:durableId="2064518666">
    <w:abstractNumId w:val="12"/>
  </w:num>
  <w:num w:numId="24" w16cid:durableId="22171890">
    <w:abstractNumId w:val="0"/>
  </w:num>
  <w:num w:numId="25" w16cid:durableId="306933575">
    <w:abstractNumId w:val="13"/>
  </w:num>
  <w:num w:numId="26" w16cid:durableId="1204824917">
    <w:abstractNumId w:val="3"/>
  </w:num>
  <w:num w:numId="27" w16cid:durableId="1351876904">
    <w:abstractNumId w:val="29"/>
  </w:num>
  <w:num w:numId="28" w16cid:durableId="1645230567">
    <w:abstractNumId w:val="20"/>
  </w:num>
  <w:num w:numId="29" w16cid:durableId="2113695515">
    <w:abstractNumId w:val="24"/>
  </w:num>
  <w:num w:numId="30" w16cid:durableId="1392191607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7317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B55"/>
    <w:rsid w:val="000D04B0"/>
    <w:rsid w:val="000F1C57"/>
    <w:rsid w:val="000F5615"/>
    <w:rsid w:val="001045A1"/>
    <w:rsid w:val="00124BFF"/>
    <w:rsid w:val="0012560E"/>
    <w:rsid w:val="00127108"/>
    <w:rsid w:val="00134B13"/>
    <w:rsid w:val="00135824"/>
    <w:rsid w:val="00144CF0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772E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0A68"/>
    <w:rsid w:val="003530DD"/>
    <w:rsid w:val="00363F78"/>
    <w:rsid w:val="003831A9"/>
    <w:rsid w:val="003A0A5B"/>
    <w:rsid w:val="003A1176"/>
    <w:rsid w:val="003C0BAE"/>
    <w:rsid w:val="003C6C40"/>
    <w:rsid w:val="003D18A9"/>
    <w:rsid w:val="003D6CE2"/>
    <w:rsid w:val="003E1941"/>
    <w:rsid w:val="003E2FE6"/>
    <w:rsid w:val="003E49D5"/>
    <w:rsid w:val="003F205D"/>
    <w:rsid w:val="003F38C0"/>
    <w:rsid w:val="003F3BC6"/>
    <w:rsid w:val="00414E3C"/>
    <w:rsid w:val="0042244A"/>
    <w:rsid w:val="0042745A"/>
    <w:rsid w:val="00431D5C"/>
    <w:rsid w:val="004362C6"/>
    <w:rsid w:val="00437FA2"/>
    <w:rsid w:val="00445970"/>
    <w:rsid w:val="00451005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0EF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366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3CFC"/>
    <w:rsid w:val="00842C8C"/>
    <w:rsid w:val="008449B3"/>
    <w:rsid w:val="00851D38"/>
    <w:rsid w:val="008552A2"/>
    <w:rsid w:val="0085747A"/>
    <w:rsid w:val="008711B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63D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4000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4C9A"/>
    <w:rsid w:val="00A10F8F"/>
    <w:rsid w:val="00A14D25"/>
    <w:rsid w:val="00A155EE"/>
    <w:rsid w:val="00A2245B"/>
    <w:rsid w:val="00A30110"/>
    <w:rsid w:val="00A36899"/>
    <w:rsid w:val="00A371F6"/>
    <w:rsid w:val="00A43BF6"/>
    <w:rsid w:val="00A52B6F"/>
    <w:rsid w:val="00A53FA5"/>
    <w:rsid w:val="00A54817"/>
    <w:rsid w:val="00A601C8"/>
    <w:rsid w:val="00A60799"/>
    <w:rsid w:val="00A8045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185A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62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2C9E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30C8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C6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74754">
          <w:marLeft w:val="0"/>
          <w:marRight w:val="5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1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43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35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59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39C8B-2488-49C5-888A-41B10BE9C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7</Pages>
  <Words>1595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3</cp:revision>
  <cp:lastPrinted>2025-12-10T10:15:00Z</cp:lastPrinted>
  <dcterms:created xsi:type="dcterms:W3CDTF">2025-12-08T08:47:00Z</dcterms:created>
  <dcterms:modified xsi:type="dcterms:W3CDTF">2025-12-10T10:15:00Z</dcterms:modified>
</cp:coreProperties>
</file>